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55A1C" w14:textId="77777777" w:rsidR="00C21F63" w:rsidRPr="00372BC8" w:rsidRDefault="06BDBA45" w:rsidP="527BCBB4">
      <w:pPr>
        <w:pStyle w:val="Heading1"/>
      </w:pPr>
      <w:r w:rsidRPr="527BCBB4">
        <w:t>TEMPORARY TRAFFIC SIGNAL INSTALLATION</w:t>
      </w:r>
    </w:p>
    <w:p w14:paraId="2B57825B" w14:textId="77777777" w:rsidR="00860313" w:rsidRDefault="07F05F73" w:rsidP="527BCBB4">
      <w:pPr>
        <w:tabs>
          <w:tab w:val="left" w:pos="720"/>
          <w:tab w:val="left" w:pos="4896"/>
        </w:tabs>
        <w:spacing w:line="-240" w:lineRule="auto"/>
        <w:jc w:val="left"/>
      </w:pPr>
      <w:r w:rsidRPr="527BCBB4">
        <w:t>Effective: May 22, 2002</w:t>
      </w:r>
    </w:p>
    <w:p w14:paraId="502D0309" w14:textId="22DB7B3F" w:rsidR="00860313" w:rsidRDefault="0E256DD1" w:rsidP="527BCBB4">
      <w:pPr>
        <w:tabs>
          <w:tab w:val="left" w:pos="720"/>
          <w:tab w:val="left" w:pos="4896"/>
        </w:tabs>
        <w:spacing w:line="-240" w:lineRule="auto"/>
      </w:pPr>
      <w:r w:rsidRPr="527BCBB4">
        <w:t xml:space="preserve">Revised: </w:t>
      </w:r>
      <w:r w:rsidR="00B9594B">
        <w:t>March</w:t>
      </w:r>
      <w:r w:rsidR="003572E8">
        <w:t xml:space="preserve"> 1</w:t>
      </w:r>
      <w:r w:rsidR="641CCB2A" w:rsidRPr="527BCBB4">
        <w:t>, 202</w:t>
      </w:r>
      <w:r w:rsidR="003572E8">
        <w:t>5</w:t>
      </w:r>
    </w:p>
    <w:p w14:paraId="34B433A6" w14:textId="77777777" w:rsidR="00C21F63" w:rsidRDefault="4F023EDC" w:rsidP="527BCBB4">
      <w:r w:rsidRPr="527BCBB4">
        <w:t>890.01TS</w:t>
      </w:r>
    </w:p>
    <w:p w14:paraId="672A6659" w14:textId="77777777" w:rsidR="00FB5517" w:rsidRPr="00AF344A" w:rsidRDefault="00FB5517" w:rsidP="527BCBB4"/>
    <w:p w14:paraId="123124CF" w14:textId="77777777" w:rsidR="00C21F63" w:rsidRPr="00AF344A" w:rsidRDefault="06BDBA45" w:rsidP="527BCBB4">
      <w:r w:rsidRPr="527BCBB4">
        <w:t>Revise Section 890 of the Standard Specifications to read:</w:t>
      </w:r>
    </w:p>
    <w:p w14:paraId="0A37501D" w14:textId="77777777" w:rsidR="00C21F63" w:rsidRDefault="00C21F63" w:rsidP="527BCBB4"/>
    <w:p w14:paraId="5B59CE50" w14:textId="77777777" w:rsidR="00C21F63" w:rsidRPr="00197928" w:rsidRDefault="06BDBA45" w:rsidP="527BCBB4">
      <w:pPr>
        <w:ind w:left="720"/>
        <w:rPr>
          <w:u w:val="single"/>
        </w:rPr>
      </w:pPr>
      <w:r w:rsidRPr="527BCBB4">
        <w:rPr>
          <w:u w:val="single"/>
        </w:rPr>
        <w:t>Description.</w:t>
      </w:r>
    </w:p>
    <w:p w14:paraId="55D1CA46" w14:textId="7009387F" w:rsidR="00C21F63" w:rsidRPr="00A85A8D" w:rsidRDefault="33DCA420" w:rsidP="527BCBB4">
      <w:pPr>
        <w:ind w:left="720"/>
        <w:rPr>
          <w:rFonts w:eastAsia="Arial" w:cs="Arial"/>
          <w:szCs w:val="22"/>
        </w:rPr>
      </w:pPr>
      <w:r w:rsidRPr="527BCBB4">
        <w:t>This work shall consist of furnishing, installing, maintaining, and removing a temporary traffic signal installation as shown on the plans, including but not limited to temporary signal heads, emergency vehicle priority systems, interconnect</w:t>
      </w:r>
      <w:r w:rsidR="1FCF8BD0" w:rsidRPr="527BCBB4">
        <w:t>, vehicle detectors, uninterrupta</w:t>
      </w:r>
      <w:r w:rsidRPr="527BCBB4">
        <w:t>ble power supply, and signing.</w:t>
      </w:r>
      <w:r w:rsidR="7D1A045C" w:rsidRPr="527BCBB4">
        <w:t xml:space="preserve">  </w:t>
      </w:r>
      <w:r w:rsidRPr="527BCBB4">
        <w:t xml:space="preserve">When temporary traffic signals will be operating within a </w:t>
      </w:r>
      <w:r w:rsidR="026EAAA0" w:rsidRPr="527BCBB4">
        <w:t>traffic signal s</w:t>
      </w:r>
      <w:r w:rsidRPr="527BCBB4">
        <w:t>ystem, the equipment</w:t>
      </w:r>
      <w:r w:rsidR="73431EAA" w:rsidRPr="527BCBB4">
        <w:t xml:space="preserve"> </w:t>
      </w:r>
      <w:r w:rsidR="638E1F18" w:rsidRPr="527BCBB4">
        <w:t xml:space="preserve">shall </w:t>
      </w:r>
      <w:r w:rsidRPr="527BCBB4">
        <w:t xml:space="preserve">be compatible with the current operating requirements of the </w:t>
      </w:r>
      <w:r w:rsidR="20398D30" w:rsidRPr="527BCBB4">
        <w:t>s</w:t>
      </w:r>
      <w:r w:rsidRPr="527BCBB4">
        <w:t>ystem</w:t>
      </w:r>
      <w:r w:rsidR="28C11377" w:rsidRPr="527BCBB4">
        <w:t>.</w:t>
      </w:r>
      <w:r w:rsidR="39DED5D1" w:rsidRPr="527BCBB4">
        <w:t xml:space="preserve">  </w:t>
      </w:r>
      <w:r w:rsidR="28C11377" w:rsidRPr="527BCBB4">
        <w:rPr>
          <w:rFonts w:eastAsia="Arial" w:cs="Arial"/>
          <w:szCs w:val="22"/>
        </w:rPr>
        <w:t xml:space="preserve">For integration into an Advanced Traffic Management System (ATMS) such as </w:t>
      </w:r>
      <w:proofErr w:type="spellStart"/>
      <w:r w:rsidR="28C11377" w:rsidRPr="527BCBB4">
        <w:rPr>
          <w:rFonts w:eastAsia="Arial" w:cs="Arial"/>
          <w:szCs w:val="22"/>
        </w:rPr>
        <w:t>Centracs</w:t>
      </w:r>
      <w:proofErr w:type="spellEnd"/>
      <w:r w:rsidR="28C11377" w:rsidRPr="527BCBB4">
        <w:rPr>
          <w:rFonts w:eastAsia="Arial" w:cs="Arial"/>
          <w:szCs w:val="22"/>
        </w:rPr>
        <w:t xml:space="preserve">, Tactics, or </w:t>
      </w:r>
      <w:proofErr w:type="spellStart"/>
      <w:r w:rsidR="28C11377" w:rsidRPr="527BCBB4">
        <w:rPr>
          <w:rFonts w:eastAsia="Arial" w:cs="Arial"/>
          <w:szCs w:val="22"/>
        </w:rPr>
        <w:t>TransSuite</w:t>
      </w:r>
      <w:proofErr w:type="spellEnd"/>
      <w:r w:rsidR="28C11377" w:rsidRPr="527BCBB4">
        <w:rPr>
          <w:rFonts w:eastAsia="Arial" w:cs="Arial"/>
          <w:szCs w:val="22"/>
        </w:rPr>
        <w:t>, the controller shall have the latest version of approved NTCIP software installed.</w:t>
      </w:r>
    </w:p>
    <w:p w14:paraId="5DAB6C7B" w14:textId="77777777" w:rsidR="00C21F63" w:rsidRDefault="00C21F63" w:rsidP="527BCBB4"/>
    <w:p w14:paraId="731CA694" w14:textId="77777777" w:rsidR="00C21F63" w:rsidRPr="002D3FB0" w:rsidRDefault="06BDBA45" w:rsidP="527BCBB4">
      <w:pPr>
        <w:ind w:left="720"/>
        <w:rPr>
          <w:u w:val="single"/>
        </w:rPr>
      </w:pPr>
      <w:r w:rsidRPr="527BCBB4">
        <w:rPr>
          <w:u w:val="single"/>
        </w:rPr>
        <w:t>General.</w:t>
      </w:r>
    </w:p>
    <w:p w14:paraId="29C3B559" w14:textId="677979E0" w:rsidR="00EC19C2" w:rsidRPr="00AF344A" w:rsidRDefault="07322172" w:rsidP="527BCBB4">
      <w:pPr>
        <w:ind w:left="720"/>
      </w:pPr>
      <w:r w:rsidRPr="527BCBB4">
        <w:t xml:space="preserve">Only an approved </w:t>
      </w:r>
      <w:r w:rsidR="13F89616" w:rsidRPr="527BCBB4">
        <w:t xml:space="preserve">controller </w:t>
      </w:r>
      <w:r w:rsidR="3B7ABF9A" w:rsidRPr="527BCBB4">
        <w:t>V</w:t>
      </w:r>
      <w:r w:rsidR="0C945409" w:rsidRPr="527BCBB4">
        <w:t xml:space="preserve">endor </w:t>
      </w:r>
      <w:r w:rsidRPr="527BCBB4">
        <w:t>will be allowed to assemble</w:t>
      </w:r>
      <w:r w:rsidR="27D65012" w:rsidRPr="527BCBB4">
        <w:t xml:space="preserve"> </w:t>
      </w:r>
      <w:r w:rsidR="21319EA1" w:rsidRPr="527BCBB4">
        <w:t xml:space="preserve">a </w:t>
      </w:r>
      <w:r w:rsidR="13F89616" w:rsidRPr="527BCBB4">
        <w:t>te</w:t>
      </w:r>
      <w:r w:rsidRPr="527BCBB4">
        <w:t xml:space="preserve">mporary traffic signal </w:t>
      </w:r>
      <w:r w:rsidR="13F89616" w:rsidRPr="527BCBB4">
        <w:t>and</w:t>
      </w:r>
      <w:r w:rsidRPr="527BCBB4">
        <w:t xml:space="preserve"> railroad traffic signal cabinet.</w:t>
      </w:r>
      <w:r w:rsidR="5E111248" w:rsidRPr="527BCBB4">
        <w:t xml:space="preserve">  </w:t>
      </w:r>
      <w:r w:rsidR="13F89616" w:rsidRPr="527BCBB4">
        <w:t>Traffic signal inspection and TURN-ON shall be according to 800.01TS TRAFFIC SIGNAL GENERAL REQUIREMENTS special provision.</w:t>
      </w:r>
    </w:p>
    <w:p w14:paraId="02EB378F" w14:textId="77777777" w:rsidR="00C21F63" w:rsidRPr="00AF344A" w:rsidRDefault="00C21F63" w:rsidP="527BCBB4"/>
    <w:p w14:paraId="696BB6A7" w14:textId="22DC1C38" w:rsidR="06BDBA45" w:rsidRDefault="06BDBA45" w:rsidP="527BCBB4">
      <w:pPr>
        <w:ind w:left="720"/>
        <w:rPr>
          <w:rFonts w:eastAsia="Arial" w:cs="Arial"/>
          <w:u w:val="single"/>
        </w:rPr>
      </w:pPr>
      <w:r w:rsidRPr="527BCBB4">
        <w:rPr>
          <w:rFonts w:eastAsia="Arial" w:cs="Arial"/>
          <w:u w:val="single"/>
        </w:rPr>
        <w:t>Construction Requirements.</w:t>
      </w:r>
    </w:p>
    <w:p w14:paraId="57C3F2C7" w14:textId="2C26568E" w:rsidR="00C21F63" w:rsidRPr="008E6D53" w:rsidRDefault="06BDBA45" w:rsidP="527BCBB4">
      <w:pPr>
        <w:pStyle w:val="ListParagraph"/>
        <w:numPr>
          <w:ilvl w:val="0"/>
          <w:numId w:val="26"/>
        </w:numPr>
        <w:rPr>
          <w:rFonts w:eastAsia="Arial" w:cs="Arial"/>
        </w:rPr>
      </w:pPr>
      <w:r w:rsidRPr="527BCBB4">
        <w:rPr>
          <w:rFonts w:eastAsia="Arial" w:cs="Arial"/>
        </w:rPr>
        <w:t>Controllers.</w:t>
      </w:r>
      <w:r w:rsidR="71039228" w:rsidRPr="527BCBB4">
        <w:rPr>
          <w:rFonts w:eastAsia="Arial" w:cs="Arial"/>
        </w:rPr>
        <w:t xml:space="preserve">  </w:t>
      </w:r>
      <w:r w:rsidR="33DCA420" w:rsidRPr="527BCBB4">
        <w:rPr>
          <w:rFonts w:eastAsia="Arial" w:cs="Arial"/>
        </w:rPr>
        <w:t xml:space="preserve">Only controllers supplied by one of the </w:t>
      </w:r>
      <w:proofErr w:type="gramStart"/>
      <w:r w:rsidR="33DCA420" w:rsidRPr="527BCBB4">
        <w:rPr>
          <w:rFonts w:eastAsia="Arial" w:cs="Arial"/>
        </w:rPr>
        <w:t>District</w:t>
      </w:r>
      <w:proofErr w:type="gramEnd"/>
      <w:r w:rsidR="33DCA420" w:rsidRPr="527BCBB4">
        <w:rPr>
          <w:rFonts w:eastAsia="Arial" w:cs="Arial"/>
        </w:rPr>
        <w:t xml:space="preserve"> approved </w:t>
      </w:r>
      <w:r w:rsidR="7E98094C" w:rsidRPr="527BCBB4">
        <w:rPr>
          <w:rFonts w:eastAsia="Arial" w:cs="Arial"/>
        </w:rPr>
        <w:t>V</w:t>
      </w:r>
      <w:r w:rsidR="59D05796" w:rsidRPr="527BCBB4">
        <w:rPr>
          <w:rFonts w:eastAsia="Arial" w:cs="Arial"/>
        </w:rPr>
        <w:t xml:space="preserve">endors </w:t>
      </w:r>
      <w:r w:rsidR="33DCA420" w:rsidRPr="527BCBB4">
        <w:rPr>
          <w:rFonts w:eastAsia="Arial" w:cs="Arial"/>
        </w:rPr>
        <w:t>will be approved for use at temporary signal locations.</w:t>
      </w:r>
      <w:r w:rsidR="24552D09" w:rsidRPr="527BCBB4">
        <w:rPr>
          <w:rFonts w:eastAsia="Arial" w:cs="Arial"/>
        </w:rPr>
        <w:t xml:space="preserve">  </w:t>
      </w:r>
      <w:r w:rsidR="33DCA420" w:rsidRPr="527BCBB4">
        <w:rPr>
          <w:rFonts w:eastAsia="Arial" w:cs="Arial"/>
        </w:rPr>
        <w:t>All controllers used for temporary traffic signals shall be fully actuated NEMA microprocessor based with RS232 data entry ports compatible with existing monitoring software approved by IDOT District 1, installed in NEMA TS2 cabinets with 8 phase back panels, capable of supplying 255 seconds of cycle length and individual phase length settings up to 99 seconds.</w:t>
      </w:r>
      <w:r w:rsidR="0380D306" w:rsidRPr="527BCBB4">
        <w:rPr>
          <w:rFonts w:eastAsia="Arial" w:cs="Arial"/>
        </w:rPr>
        <w:t xml:space="preserve">  </w:t>
      </w:r>
      <w:r w:rsidR="33DCA420" w:rsidRPr="527BCBB4">
        <w:rPr>
          <w:rFonts w:eastAsia="Arial" w:cs="Arial"/>
        </w:rPr>
        <w:t>On projects with one lane open and two</w:t>
      </w:r>
      <w:r w:rsidR="1D534060" w:rsidRPr="527BCBB4">
        <w:rPr>
          <w:rFonts w:eastAsia="Arial" w:cs="Arial"/>
        </w:rPr>
        <w:t>-</w:t>
      </w:r>
      <w:r w:rsidR="33DCA420" w:rsidRPr="527BCBB4">
        <w:rPr>
          <w:rFonts w:eastAsia="Arial" w:cs="Arial"/>
        </w:rPr>
        <w:t xml:space="preserve">way traffic flow, such as bridge deck repairs, the temporary signal controller shall be capable of providing an adjustable all red clearance setting of up to </w:t>
      </w:r>
      <w:r w:rsidR="593C8D69" w:rsidRPr="527BCBB4">
        <w:rPr>
          <w:rFonts w:eastAsia="Arial" w:cs="Arial"/>
        </w:rPr>
        <w:t xml:space="preserve">250 </w:t>
      </w:r>
      <w:r w:rsidR="33DCA420" w:rsidRPr="527BCBB4">
        <w:rPr>
          <w:rFonts w:eastAsia="Arial" w:cs="Arial"/>
        </w:rPr>
        <w:t>seconds in length.</w:t>
      </w:r>
      <w:r w:rsidR="0589F413" w:rsidRPr="527BCBB4">
        <w:rPr>
          <w:rFonts w:eastAsia="Arial" w:cs="Arial"/>
        </w:rPr>
        <w:t xml:space="preserve">  </w:t>
      </w:r>
      <w:r w:rsidR="33DCA420" w:rsidRPr="527BCBB4">
        <w:rPr>
          <w:rFonts w:eastAsia="Arial" w:cs="Arial"/>
        </w:rPr>
        <w:t>All controllers used for temporary traffic signals shall meet or exceed the requirements of Section 857 of the Standard Specifications with regards to internal time base coordination and preemption.</w:t>
      </w:r>
      <w:r w:rsidR="6BF93AC9" w:rsidRPr="527BCBB4">
        <w:rPr>
          <w:rFonts w:eastAsia="Arial" w:cs="Arial"/>
        </w:rPr>
        <w:t xml:space="preserve">  </w:t>
      </w:r>
      <w:r w:rsidR="33DCA420" w:rsidRPr="527BCBB4">
        <w:rPr>
          <w:rFonts w:eastAsia="Arial" w:cs="Arial"/>
        </w:rPr>
        <w:t xml:space="preserve">All </w:t>
      </w:r>
      <w:r w:rsidR="33DCA420" w:rsidRPr="008E6D53">
        <w:rPr>
          <w:rFonts w:eastAsia="Arial" w:cs="Arial"/>
        </w:rPr>
        <w:t>railroad interconnected temporary controllers and cabinets shall be new and shall satisfy the requirements of Article 857.02 of the Standard Specifications</w:t>
      </w:r>
      <w:r w:rsidR="61B8886E" w:rsidRPr="008E6D53">
        <w:rPr>
          <w:rFonts w:eastAsia="Arial" w:cs="Arial"/>
        </w:rPr>
        <w:t xml:space="preserve"> and</w:t>
      </w:r>
      <w:r w:rsidR="33DCA420" w:rsidRPr="008E6D53">
        <w:rPr>
          <w:rFonts w:eastAsia="Arial" w:cs="Arial"/>
        </w:rPr>
        <w:t xml:space="preserve"> as modified herein.</w:t>
      </w:r>
      <w:r w:rsidR="1B9BA01F" w:rsidRPr="008E6D53">
        <w:rPr>
          <w:rFonts w:eastAsia="Arial" w:cs="Arial"/>
        </w:rPr>
        <w:t xml:space="preserve">  </w:t>
      </w:r>
      <w:r w:rsidR="016118AD" w:rsidRPr="008E6D53">
        <w:rPr>
          <w:rFonts w:eastAsia="Arial" w:cs="Arial"/>
        </w:rPr>
        <w:t xml:space="preserve">On projects with multiple temporary traffic signal installations, all controllers shall be the same </w:t>
      </w:r>
      <w:r w:rsidR="5E8FC5A9" w:rsidRPr="008E6D53">
        <w:rPr>
          <w:rFonts w:eastAsia="Arial" w:cs="Arial"/>
        </w:rPr>
        <w:t>M</w:t>
      </w:r>
      <w:r w:rsidR="016118AD" w:rsidRPr="008E6D53">
        <w:rPr>
          <w:rFonts w:eastAsia="Arial" w:cs="Arial"/>
        </w:rPr>
        <w:t xml:space="preserve">anufacturer brand and model number with the latest version software installed at the time of the signal TURN-ON, or as specified in the </w:t>
      </w:r>
      <w:r w:rsidR="352BEF6F" w:rsidRPr="008E6D53">
        <w:rPr>
          <w:rFonts w:eastAsia="Arial" w:cs="Arial"/>
        </w:rPr>
        <w:t>C</w:t>
      </w:r>
      <w:r w:rsidR="016118AD" w:rsidRPr="008E6D53">
        <w:rPr>
          <w:rFonts w:eastAsia="Arial" w:cs="Arial"/>
        </w:rPr>
        <w:t>ontract.</w:t>
      </w:r>
    </w:p>
    <w:p w14:paraId="74B5D540" w14:textId="33991544" w:rsidR="00C21F63" w:rsidRPr="008E6D53" w:rsidRDefault="00C21F63" w:rsidP="527BCBB4">
      <w:pPr>
        <w:rPr>
          <w:rFonts w:eastAsia="Arial" w:cs="Arial"/>
        </w:rPr>
      </w:pPr>
    </w:p>
    <w:p w14:paraId="6436C296" w14:textId="60117A0D" w:rsidR="00C21F63" w:rsidRPr="008E6D53" w:rsidRDefault="33DCA420" w:rsidP="527BCBB4">
      <w:pPr>
        <w:pStyle w:val="ListParagraph"/>
        <w:numPr>
          <w:ilvl w:val="0"/>
          <w:numId w:val="26"/>
        </w:numPr>
        <w:rPr>
          <w:rFonts w:eastAsia="Arial" w:cs="Arial"/>
        </w:rPr>
      </w:pPr>
      <w:r w:rsidRPr="008E6D53">
        <w:rPr>
          <w:rFonts w:eastAsia="Arial" w:cs="Arial"/>
        </w:rPr>
        <w:t>Cabinets.</w:t>
      </w:r>
      <w:r w:rsidR="1C513125" w:rsidRPr="008E6D53">
        <w:rPr>
          <w:rFonts w:eastAsia="Arial" w:cs="Arial"/>
        </w:rPr>
        <w:t xml:space="preserve">  </w:t>
      </w:r>
      <w:r w:rsidR="31A7AFF1" w:rsidRPr="008E6D53">
        <w:rPr>
          <w:rFonts w:eastAsia="Arial" w:cs="Arial"/>
        </w:rPr>
        <w:t xml:space="preserve">Only control equipment, including controller cabinet and peripheral equipment, supplied by one of the </w:t>
      </w:r>
      <w:proofErr w:type="gramStart"/>
      <w:r w:rsidR="31A7AFF1" w:rsidRPr="008E6D53">
        <w:rPr>
          <w:rFonts w:eastAsia="Arial" w:cs="Arial"/>
        </w:rPr>
        <w:t>District</w:t>
      </w:r>
      <w:proofErr w:type="gramEnd"/>
      <w:r w:rsidR="31A7AFF1" w:rsidRPr="008E6D53">
        <w:rPr>
          <w:rFonts w:eastAsia="Arial" w:cs="Arial"/>
        </w:rPr>
        <w:t xml:space="preserve"> approved </w:t>
      </w:r>
      <w:r w:rsidR="7C8AB90D" w:rsidRPr="008E6D53">
        <w:rPr>
          <w:rFonts w:eastAsia="Arial" w:cs="Arial"/>
        </w:rPr>
        <w:t>V</w:t>
      </w:r>
      <w:r w:rsidR="31A7AFF1" w:rsidRPr="008E6D53">
        <w:rPr>
          <w:rFonts w:eastAsia="Arial" w:cs="Arial"/>
        </w:rPr>
        <w:t xml:space="preserve">endors will be approved for use at temporary traffic signal locations.  All control equipment for the temporary traffic signal(s) shall be furnished by the Contractor unless otherwise stated in the </w:t>
      </w:r>
      <w:r w:rsidR="5B56ABE9" w:rsidRPr="008E6D53">
        <w:rPr>
          <w:rFonts w:eastAsia="Arial" w:cs="Arial"/>
        </w:rPr>
        <w:t>C</w:t>
      </w:r>
      <w:r w:rsidR="31A7AFF1" w:rsidRPr="008E6D53">
        <w:rPr>
          <w:rFonts w:eastAsia="Arial" w:cs="Arial"/>
        </w:rPr>
        <w:t xml:space="preserve">ontract. </w:t>
      </w:r>
      <w:r w:rsidRPr="008E6D53">
        <w:rPr>
          <w:rFonts w:eastAsia="Arial" w:cs="Arial"/>
        </w:rPr>
        <w:t>All temporary traffic signal cabinets shall have a closed bottom</w:t>
      </w:r>
      <w:r w:rsidR="301E14A1" w:rsidRPr="008E6D53">
        <w:rPr>
          <w:rFonts w:eastAsia="Arial" w:cs="Arial"/>
        </w:rPr>
        <w:t xml:space="preserve">.  </w:t>
      </w:r>
      <w:r w:rsidRPr="008E6D53">
        <w:rPr>
          <w:rFonts w:eastAsia="Arial" w:cs="Arial"/>
        </w:rPr>
        <w:t xml:space="preserve">The bottom shall be </w:t>
      </w:r>
      <w:r w:rsidRPr="008E6D53">
        <w:rPr>
          <w:rFonts w:eastAsia="Arial" w:cs="Arial"/>
        </w:rPr>
        <w:lastRenderedPageBreak/>
        <w:t>sealed along the entire perimeter of the cabinet base to ensure a water, dust</w:t>
      </w:r>
      <w:r w:rsidR="3952564F" w:rsidRPr="008E6D53">
        <w:rPr>
          <w:rFonts w:eastAsia="Arial" w:cs="Arial"/>
        </w:rPr>
        <w:t>, animal,</w:t>
      </w:r>
      <w:r w:rsidRPr="008E6D53">
        <w:rPr>
          <w:rFonts w:eastAsia="Arial" w:cs="Arial"/>
        </w:rPr>
        <w:t xml:space="preserve"> and insect-proof seal.  The bottom shall provide a minimum of two (2) 4 in</w:t>
      </w:r>
      <w:r w:rsidR="377654A7" w:rsidRPr="008E6D53">
        <w:rPr>
          <w:rFonts w:eastAsia="Arial" w:cs="Arial"/>
        </w:rPr>
        <w:t>.</w:t>
      </w:r>
      <w:r w:rsidRPr="008E6D53">
        <w:rPr>
          <w:rFonts w:eastAsia="Arial" w:cs="Arial"/>
        </w:rPr>
        <w:t xml:space="preserve"> (100 mm) diameter holes to run the electric cables through.  The 4 in</w:t>
      </w:r>
      <w:r w:rsidR="2BCABDAB" w:rsidRPr="008E6D53">
        <w:rPr>
          <w:rFonts w:eastAsia="Arial" w:cs="Arial"/>
        </w:rPr>
        <w:t>.</w:t>
      </w:r>
      <w:r w:rsidRPr="008E6D53">
        <w:rPr>
          <w:rFonts w:eastAsia="Arial" w:cs="Arial"/>
        </w:rPr>
        <w:t xml:space="preserve"> (100 mm) diameter holes shall have a bushing installed to protect the electric cables and shall be sealed after the electric cables are installed.</w:t>
      </w:r>
    </w:p>
    <w:p w14:paraId="0315081E" w14:textId="15C4B764" w:rsidR="00C21F63" w:rsidRPr="00AF344A" w:rsidRDefault="00C21F63" w:rsidP="527BCBB4">
      <w:pPr>
        <w:rPr>
          <w:rFonts w:eastAsia="Arial" w:cs="Arial"/>
          <w:highlight w:val="yellow"/>
        </w:rPr>
      </w:pPr>
    </w:p>
    <w:p w14:paraId="77B43FCB" w14:textId="042CCB0D" w:rsidR="00C21F63" w:rsidRPr="00AF344A" w:rsidRDefault="33DCA420" w:rsidP="527BCBB4">
      <w:pPr>
        <w:pStyle w:val="ListParagraph"/>
        <w:numPr>
          <w:ilvl w:val="0"/>
          <w:numId w:val="26"/>
        </w:numPr>
        <w:rPr>
          <w:rFonts w:eastAsia="Arial" w:cs="Arial"/>
        </w:rPr>
      </w:pPr>
      <w:r w:rsidRPr="527BCBB4">
        <w:rPr>
          <w:rFonts w:eastAsia="Arial" w:cs="Arial"/>
        </w:rPr>
        <w:t>Grounding</w:t>
      </w:r>
      <w:r w:rsidR="3D149BDA" w:rsidRPr="527BCBB4">
        <w:rPr>
          <w:rFonts w:eastAsia="Arial" w:cs="Arial"/>
        </w:rPr>
        <w:t xml:space="preserve">.  </w:t>
      </w:r>
      <w:r w:rsidRPr="527BCBB4">
        <w:rPr>
          <w:rFonts w:eastAsia="Arial" w:cs="Arial"/>
        </w:rPr>
        <w:t xml:space="preserve">Grounding shall be provided for the temporary traffic signal cabinet meeting or exceeding the applicable portions of the National Electrical Code, Section 806 of the Standard Specifications and shall meet the requirements </w:t>
      </w:r>
      <w:r w:rsidR="73E5D959" w:rsidRPr="527BCBB4">
        <w:rPr>
          <w:rFonts w:eastAsia="Arial" w:cs="Arial"/>
        </w:rPr>
        <w:t xml:space="preserve">of the </w:t>
      </w:r>
      <w:r w:rsidR="16BB2ABF" w:rsidRPr="527BCBB4">
        <w:rPr>
          <w:rFonts w:eastAsia="Arial" w:cs="Arial"/>
        </w:rPr>
        <w:t xml:space="preserve">“Grounding of Traffic Signal Systems” section of </w:t>
      </w:r>
      <w:r w:rsidR="621106DC" w:rsidRPr="527BCBB4">
        <w:rPr>
          <w:rFonts w:eastAsia="Arial" w:cs="Arial"/>
        </w:rPr>
        <w:t xml:space="preserve">800.01TS TRAFFIC SIGNAL GENERAL REQUIREMENTS </w:t>
      </w:r>
      <w:r w:rsidR="73E5D959" w:rsidRPr="527BCBB4">
        <w:rPr>
          <w:rFonts w:eastAsia="Arial" w:cs="Arial"/>
        </w:rPr>
        <w:t>special provision.</w:t>
      </w:r>
    </w:p>
    <w:p w14:paraId="37B8AA35" w14:textId="252C4C23" w:rsidR="00C21F63" w:rsidRPr="00AF344A" w:rsidRDefault="00C21F63" w:rsidP="527BCBB4">
      <w:pPr>
        <w:rPr>
          <w:rFonts w:eastAsia="Arial" w:cs="Arial"/>
        </w:rPr>
      </w:pPr>
    </w:p>
    <w:p w14:paraId="237B3693" w14:textId="2DC81638" w:rsidR="00C21F63" w:rsidRPr="00AF344A" w:rsidRDefault="33DCA420" w:rsidP="527BCBB4">
      <w:pPr>
        <w:pStyle w:val="ListParagraph"/>
        <w:numPr>
          <w:ilvl w:val="0"/>
          <w:numId w:val="26"/>
        </w:numPr>
        <w:rPr>
          <w:rFonts w:eastAsia="Arial" w:cs="Arial"/>
        </w:rPr>
      </w:pPr>
      <w:r w:rsidRPr="527BCBB4">
        <w:rPr>
          <w:rFonts w:eastAsia="Arial" w:cs="Arial"/>
        </w:rPr>
        <w:t>Traffic Signal Heads.</w:t>
      </w:r>
      <w:r w:rsidR="2102553F" w:rsidRPr="527BCBB4">
        <w:rPr>
          <w:rFonts w:eastAsia="Arial" w:cs="Arial"/>
        </w:rPr>
        <w:t xml:space="preserve">  </w:t>
      </w:r>
      <w:r w:rsidRPr="527BCBB4">
        <w:rPr>
          <w:rFonts w:eastAsia="Arial" w:cs="Arial"/>
        </w:rPr>
        <w:t xml:space="preserve">All traffic signal sections </w:t>
      </w:r>
      <w:r w:rsidR="72F5C2F1" w:rsidRPr="527BCBB4">
        <w:rPr>
          <w:rFonts w:eastAsia="Arial" w:cs="Arial"/>
        </w:rPr>
        <w:t>shall be 12 in</w:t>
      </w:r>
      <w:r w:rsidR="0D2AFCE0" w:rsidRPr="527BCBB4">
        <w:rPr>
          <w:rFonts w:eastAsia="Arial" w:cs="Arial"/>
        </w:rPr>
        <w:t>.</w:t>
      </w:r>
      <w:r w:rsidR="72F5C2F1" w:rsidRPr="527BCBB4">
        <w:rPr>
          <w:rFonts w:eastAsia="Arial" w:cs="Arial"/>
        </w:rPr>
        <w:t xml:space="preserve"> (300 mm).</w:t>
      </w:r>
      <w:r w:rsidR="74C76BF9" w:rsidRPr="527BCBB4">
        <w:rPr>
          <w:rFonts w:eastAsia="Arial" w:cs="Arial"/>
        </w:rPr>
        <w:t xml:space="preserve">  </w:t>
      </w:r>
      <w:r w:rsidR="72F5C2F1" w:rsidRPr="527BCBB4">
        <w:rPr>
          <w:rFonts w:eastAsia="Arial" w:cs="Arial"/>
        </w:rPr>
        <w:t>P</w:t>
      </w:r>
      <w:r w:rsidRPr="527BCBB4">
        <w:rPr>
          <w:rFonts w:eastAsia="Arial" w:cs="Arial"/>
        </w:rPr>
        <w:t>edestrian signal sections shall be</w:t>
      </w:r>
      <w:r w:rsidR="72F5C2F1" w:rsidRPr="527BCBB4">
        <w:rPr>
          <w:rFonts w:eastAsia="Arial" w:cs="Arial"/>
        </w:rPr>
        <w:t xml:space="preserve"> 16 in</w:t>
      </w:r>
      <w:r w:rsidR="34898283" w:rsidRPr="527BCBB4">
        <w:rPr>
          <w:rFonts w:eastAsia="Arial" w:cs="Arial"/>
        </w:rPr>
        <w:t>.</w:t>
      </w:r>
      <w:r w:rsidR="72F5C2F1" w:rsidRPr="527BCBB4">
        <w:rPr>
          <w:rFonts w:eastAsia="Arial" w:cs="Arial"/>
        </w:rPr>
        <w:t xml:space="preserve"> (406mm) x 18 </w:t>
      </w:r>
      <w:r w:rsidR="02336CA4" w:rsidRPr="527BCBB4">
        <w:rPr>
          <w:rFonts w:eastAsia="Arial" w:cs="Arial"/>
        </w:rPr>
        <w:t>in.</w:t>
      </w:r>
      <w:r w:rsidR="72F5C2F1" w:rsidRPr="527BCBB4">
        <w:rPr>
          <w:rFonts w:eastAsia="Arial" w:cs="Arial"/>
        </w:rPr>
        <w:t xml:space="preserve"> (457mm)</w:t>
      </w:r>
      <w:r w:rsidRPr="527BCBB4">
        <w:rPr>
          <w:rFonts w:eastAsia="Arial" w:cs="Arial"/>
        </w:rPr>
        <w:t>.</w:t>
      </w:r>
      <w:r w:rsidR="60AC2EDE" w:rsidRPr="527BCBB4">
        <w:rPr>
          <w:rFonts w:eastAsia="Arial" w:cs="Arial"/>
        </w:rPr>
        <w:t xml:space="preserve">  </w:t>
      </w:r>
      <w:r w:rsidR="54DF0AB1" w:rsidRPr="527BCBB4">
        <w:rPr>
          <w:rFonts w:eastAsia="Arial" w:cs="Arial"/>
        </w:rPr>
        <w:t xml:space="preserve">All signal heads shall be furnished with tunnel visors unless </w:t>
      </w:r>
      <w:r w:rsidR="51CDDB36" w:rsidRPr="527BCBB4">
        <w:rPr>
          <w:rFonts w:eastAsia="Arial" w:cs="Arial"/>
        </w:rPr>
        <w:t xml:space="preserve">otherwise </w:t>
      </w:r>
      <w:r w:rsidR="54DF0AB1" w:rsidRPr="527BCBB4">
        <w:rPr>
          <w:rFonts w:eastAsia="Arial" w:cs="Arial"/>
        </w:rPr>
        <w:t>specified in the contract</w:t>
      </w:r>
      <w:r w:rsidR="0F8D6484" w:rsidRPr="527BCBB4">
        <w:rPr>
          <w:rFonts w:eastAsia="Arial" w:cs="Arial"/>
        </w:rPr>
        <w:t xml:space="preserve">.  </w:t>
      </w:r>
      <w:r w:rsidRPr="527BCBB4">
        <w:rPr>
          <w:rFonts w:eastAsia="Arial" w:cs="Arial"/>
        </w:rPr>
        <w:t xml:space="preserve">Traffic signal sections shall be </w:t>
      </w:r>
      <w:r w:rsidR="0A4C7394" w:rsidRPr="527BCBB4">
        <w:rPr>
          <w:rFonts w:eastAsia="Arial" w:cs="Arial"/>
        </w:rPr>
        <w:t>Light Emitting Diode (</w:t>
      </w:r>
      <w:r w:rsidRPr="527BCBB4">
        <w:rPr>
          <w:rFonts w:eastAsia="Arial" w:cs="Arial"/>
        </w:rPr>
        <w:t>LED</w:t>
      </w:r>
      <w:r w:rsidR="70006606" w:rsidRPr="527BCBB4">
        <w:rPr>
          <w:rFonts w:eastAsia="Arial" w:cs="Arial"/>
        </w:rPr>
        <w:t>)</w:t>
      </w:r>
      <w:r w:rsidRPr="527BCBB4">
        <w:rPr>
          <w:rFonts w:eastAsia="Arial" w:cs="Arial"/>
        </w:rPr>
        <w:t xml:space="preserve"> with expandable view, unless otherwise approved by the Engineer.</w:t>
      </w:r>
      <w:r w:rsidR="033CE73F" w:rsidRPr="527BCBB4">
        <w:rPr>
          <w:rFonts w:eastAsia="Arial" w:cs="Arial"/>
        </w:rPr>
        <w:t xml:space="preserve">  </w:t>
      </w:r>
      <w:r w:rsidRPr="527BCBB4">
        <w:rPr>
          <w:rFonts w:eastAsia="Arial" w:cs="Arial"/>
        </w:rPr>
        <w:t>Pedestrian signal heads shall be LED Pedestrian Countdown Signal Heads</w:t>
      </w:r>
      <w:r w:rsidR="168963C0" w:rsidRPr="527BCBB4">
        <w:rPr>
          <w:rFonts w:eastAsia="Arial" w:cs="Arial"/>
        </w:rPr>
        <w:t xml:space="preserve">.  </w:t>
      </w:r>
      <w:r w:rsidRPr="527BCBB4">
        <w:rPr>
          <w:rFonts w:eastAsia="Arial" w:cs="Arial"/>
        </w:rPr>
        <w:t>The temporary traffic signal heads shall be placed as indicated on the temporary traffic signal plan or as directed by the Engineer.</w:t>
      </w:r>
      <w:r w:rsidR="4692FE66" w:rsidRPr="527BCBB4">
        <w:rPr>
          <w:rFonts w:eastAsia="Arial" w:cs="Arial"/>
        </w:rPr>
        <w:t xml:space="preserve">  </w:t>
      </w:r>
      <w:r w:rsidR="77901049" w:rsidRPr="527BCBB4">
        <w:rPr>
          <w:rFonts w:eastAsia="Arial" w:cs="Arial"/>
        </w:rPr>
        <w:t>If no traffic staging is in place or will not be staged on the day of the turn on, the temporary traffic signal shall have the signal head displays, signal head placements and controller phasing match the existing traffic signal</w:t>
      </w:r>
      <w:r w:rsidR="72F5C2F1" w:rsidRPr="527BCBB4">
        <w:rPr>
          <w:rFonts w:eastAsia="Arial" w:cs="Arial"/>
        </w:rPr>
        <w:t xml:space="preserve"> or shall be as directed by the </w:t>
      </w:r>
      <w:r w:rsidR="16756FD6" w:rsidRPr="527BCBB4">
        <w:rPr>
          <w:rFonts w:eastAsia="Arial" w:cs="Arial"/>
        </w:rPr>
        <w:t>E</w:t>
      </w:r>
      <w:r w:rsidR="72F5C2F1" w:rsidRPr="527BCBB4">
        <w:rPr>
          <w:rFonts w:eastAsia="Arial" w:cs="Arial"/>
        </w:rPr>
        <w:t>ngineer</w:t>
      </w:r>
      <w:r w:rsidR="77901049" w:rsidRPr="527BCBB4">
        <w:rPr>
          <w:rFonts w:eastAsia="Arial" w:cs="Arial"/>
        </w:rPr>
        <w:t>.</w:t>
      </w:r>
      <w:r w:rsidR="118A963C" w:rsidRPr="527BCBB4">
        <w:rPr>
          <w:rFonts w:eastAsia="Arial" w:cs="Arial"/>
        </w:rPr>
        <w:t xml:space="preserve">  </w:t>
      </w:r>
      <w:r w:rsidRPr="527BCBB4">
        <w:rPr>
          <w:rFonts w:eastAsia="Arial" w:cs="Arial"/>
        </w:rPr>
        <w:t>The Contractor shall furnish enough extra cable length to relocate heads to any position on the span wire or at locations illustrated on the plans for construction staging.</w:t>
      </w:r>
      <w:r w:rsidR="47F27EF9" w:rsidRPr="527BCBB4">
        <w:rPr>
          <w:rFonts w:eastAsia="Arial" w:cs="Arial"/>
        </w:rPr>
        <w:t xml:space="preserve">  </w:t>
      </w:r>
      <w:r w:rsidRPr="527BCBB4">
        <w:rPr>
          <w:rFonts w:eastAsia="Arial" w:cs="Arial"/>
        </w:rPr>
        <w:t>The temporary traffic signal shall remain in operation during all signal head relocations.  Each temporary traffic signal head shall have its own cable from the controller cabinet to the signal head.</w:t>
      </w:r>
    </w:p>
    <w:p w14:paraId="71A534A6" w14:textId="0212C2E8" w:rsidR="00C21F63" w:rsidRPr="00AF344A" w:rsidRDefault="00C21F63" w:rsidP="527BCBB4">
      <w:pPr>
        <w:rPr>
          <w:rFonts w:eastAsia="Arial" w:cs="Arial"/>
        </w:rPr>
      </w:pPr>
    </w:p>
    <w:p w14:paraId="6E15DD23" w14:textId="3CAD9DFA" w:rsidR="00C21F63" w:rsidRPr="00AF344A" w:rsidRDefault="1ED87483" w:rsidP="527BCBB4">
      <w:pPr>
        <w:pStyle w:val="ListParagraph"/>
        <w:numPr>
          <w:ilvl w:val="0"/>
          <w:numId w:val="26"/>
        </w:numPr>
        <w:rPr>
          <w:rFonts w:eastAsia="Arial" w:cs="Arial"/>
        </w:rPr>
      </w:pPr>
      <w:r w:rsidRPr="527BCBB4">
        <w:rPr>
          <w:rFonts w:eastAsia="Arial" w:cs="Arial"/>
        </w:rPr>
        <w:t>I</w:t>
      </w:r>
      <w:r w:rsidR="06BDBA45" w:rsidRPr="527BCBB4">
        <w:rPr>
          <w:rFonts w:eastAsia="Arial" w:cs="Arial"/>
        </w:rPr>
        <w:t>nterconnect.</w:t>
      </w:r>
    </w:p>
    <w:p w14:paraId="60061E4C" w14:textId="77777777" w:rsidR="00C21F63" w:rsidRPr="00AF344A" w:rsidRDefault="00C21F63" w:rsidP="527BCBB4">
      <w:pPr>
        <w:tabs>
          <w:tab w:val="left" w:pos="1080"/>
        </w:tabs>
        <w:ind w:left="1080" w:hanging="360"/>
        <w:rPr>
          <w:rFonts w:eastAsia="Arial" w:cs="Arial"/>
        </w:rPr>
      </w:pPr>
      <w:r w:rsidRPr="00AF344A">
        <w:tab/>
      </w:r>
    </w:p>
    <w:p w14:paraId="2375F6F1" w14:textId="0F7B7203" w:rsidR="00C21F63" w:rsidRPr="00AF344A" w:rsidRDefault="33DCA420" w:rsidP="527BCBB4">
      <w:pPr>
        <w:pStyle w:val="ListParagraph"/>
        <w:numPr>
          <w:ilvl w:val="1"/>
          <w:numId w:val="23"/>
        </w:numPr>
        <w:rPr>
          <w:rFonts w:eastAsia="Arial" w:cs="Arial"/>
        </w:rPr>
      </w:pPr>
      <w:r w:rsidRPr="527BCBB4">
        <w:rPr>
          <w:rFonts w:eastAsia="Arial" w:cs="Arial"/>
        </w:rPr>
        <w:t>Temporary traffic signal interconnect shall be provided using</w:t>
      </w:r>
      <w:r w:rsidR="4A314DCD" w:rsidRPr="527BCBB4">
        <w:rPr>
          <w:rFonts w:eastAsia="Arial" w:cs="Arial"/>
        </w:rPr>
        <w:t xml:space="preserve"> </w:t>
      </w:r>
      <w:r w:rsidRPr="527BCBB4">
        <w:rPr>
          <w:rFonts w:eastAsia="Arial" w:cs="Arial"/>
        </w:rPr>
        <w:t xml:space="preserve">fiber optic cable or wireless interconnect technology as specified in the </w:t>
      </w:r>
      <w:r w:rsidR="04B2E662" w:rsidRPr="527BCBB4">
        <w:rPr>
          <w:rFonts w:eastAsia="Arial" w:cs="Arial"/>
        </w:rPr>
        <w:t>Contract</w:t>
      </w:r>
      <w:r w:rsidRPr="527BCBB4">
        <w:rPr>
          <w:rFonts w:eastAsia="Arial" w:cs="Arial"/>
        </w:rPr>
        <w:t>.</w:t>
      </w:r>
      <w:r w:rsidR="6AE0F04C" w:rsidRPr="527BCBB4">
        <w:rPr>
          <w:rFonts w:eastAsia="Arial" w:cs="Arial"/>
        </w:rPr>
        <w:t xml:space="preserve">  </w:t>
      </w:r>
      <w:r w:rsidR="6250E624" w:rsidRPr="527BCBB4">
        <w:rPr>
          <w:rFonts w:eastAsia="Arial" w:cs="Arial"/>
        </w:rPr>
        <w:t xml:space="preserve">If the Contract specifies fiber optic cable to be used for </w:t>
      </w:r>
      <w:r w:rsidR="3EF0068C" w:rsidRPr="527BCBB4">
        <w:rPr>
          <w:rFonts w:eastAsia="Arial" w:cs="Arial"/>
        </w:rPr>
        <w:t xml:space="preserve">temporary </w:t>
      </w:r>
      <w:r w:rsidR="6250E624" w:rsidRPr="527BCBB4">
        <w:rPr>
          <w:rFonts w:eastAsia="Arial" w:cs="Arial"/>
        </w:rPr>
        <w:t>interconnect, t</w:t>
      </w:r>
      <w:r w:rsidRPr="527BCBB4">
        <w:rPr>
          <w:rFonts w:eastAsia="Arial" w:cs="Arial"/>
        </w:rPr>
        <w:t>he Contractor may request, in writing, to substitute the fiber optic temporary interconnect with a wireless interconnect.</w:t>
      </w:r>
      <w:r w:rsidR="313DA81F" w:rsidRPr="527BCBB4">
        <w:rPr>
          <w:rFonts w:eastAsia="Arial" w:cs="Arial"/>
        </w:rPr>
        <w:t xml:space="preserve">  </w:t>
      </w:r>
      <w:r w:rsidRPr="527BCBB4">
        <w:rPr>
          <w:rFonts w:eastAsia="Arial" w:cs="Arial"/>
        </w:rPr>
        <w:t xml:space="preserve">The Contractor must provide assurances that the radio device will </w:t>
      </w:r>
      <w:proofErr w:type="gramStart"/>
      <w:r w:rsidRPr="527BCBB4">
        <w:rPr>
          <w:rFonts w:eastAsia="Arial" w:cs="Arial"/>
        </w:rPr>
        <w:t>operate properly at all times</w:t>
      </w:r>
      <w:proofErr w:type="gramEnd"/>
      <w:r w:rsidRPr="527BCBB4">
        <w:rPr>
          <w:rFonts w:eastAsia="Arial" w:cs="Arial"/>
        </w:rPr>
        <w:t xml:space="preserve"> and during all construction staging.</w:t>
      </w:r>
      <w:r w:rsidR="77B83B70" w:rsidRPr="527BCBB4">
        <w:rPr>
          <w:rFonts w:eastAsia="Arial" w:cs="Arial"/>
        </w:rPr>
        <w:t xml:space="preserve">  </w:t>
      </w:r>
      <w:r w:rsidRPr="527BCBB4">
        <w:rPr>
          <w:rFonts w:eastAsia="Arial" w:cs="Arial"/>
        </w:rPr>
        <w:t>If approved for use by the Engineer, the Contractor shall submit marked-up traffic signal plans indicating locations of radios and antennas and installatio</w:t>
      </w:r>
      <w:r w:rsidR="67DF4851" w:rsidRPr="527BCBB4">
        <w:rPr>
          <w:rFonts w:eastAsia="Arial" w:cs="Arial"/>
        </w:rPr>
        <w:t>n</w:t>
      </w:r>
      <w:r w:rsidRPr="527BCBB4">
        <w:rPr>
          <w:rFonts w:eastAsia="Arial" w:cs="Arial"/>
        </w:rPr>
        <w:t xml:space="preserve"> details.</w:t>
      </w:r>
      <w:r w:rsidR="269ABDA1" w:rsidRPr="527BCBB4">
        <w:rPr>
          <w:rFonts w:eastAsia="Arial" w:cs="Arial"/>
        </w:rPr>
        <w:t xml:space="preserve">  </w:t>
      </w:r>
      <w:r w:rsidRPr="527BCBB4">
        <w:rPr>
          <w:rFonts w:eastAsia="Arial" w:cs="Arial"/>
        </w:rPr>
        <w:t xml:space="preserve">If wireless interconnect is used, and in the opinion of the </w:t>
      </w:r>
      <w:r w:rsidR="4538D47D" w:rsidRPr="527BCBB4">
        <w:rPr>
          <w:rFonts w:eastAsia="Arial" w:cs="Arial"/>
        </w:rPr>
        <w:t>E</w:t>
      </w:r>
      <w:r w:rsidRPr="527BCBB4">
        <w:rPr>
          <w:rFonts w:eastAsia="Arial" w:cs="Arial"/>
        </w:rPr>
        <w:t xml:space="preserve">ngineer it is not viable, or if it fails during testing or operations, the Contractor shall be responsible for installing all necessary poles, fiber optic cable, and other infrastructure for providing temporary fiber optic interconnect at no cost to the </w:t>
      </w:r>
      <w:r w:rsidR="41836D72" w:rsidRPr="527BCBB4">
        <w:rPr>
          <w:rFonts w:eastAsia="Arial" w:cs="Arial"/>
        </w:rPr>
        <w:t>C</w:t>
      </w:r>
      <w:r w:rsidRPr="527BCBB4">
        <w:rPr>
          <w:rFonts w:eastAsia="Arial" w:cs="Arial"/>
        </w:rPr>
        <w:t>ontract.</w:t>
      </w:r>
    </w:p>
    <w:p w14:paraId="48D19EA0" w14:textId="6E48B4F5" w:rsidR="00C21F63" w:rsidRPr="00AF344A" w:rsidRDefault="00C21F63" w:rsidP="527BCBB4">
      <w:pPr>
        <w:rPr>
          <w:rFonts w:eastAsia="Arial" w:cs="Arial"/>
        </w:rPr>
      </w:pPr>
    </w:p>
    <w:p w14:paraId="0DB7DB91" w14:textId="0F395960" w:rsidR="00C21F63" w:rsidRPr="00AF344A" w:rsidRDefault="33DCA420" w:rsidP="527BCBB4">
      <w:pPr>
        <w:pStyle w:val="ListParagraph"/>
        <w:numPr>
          <w:ilvl w:val="1"/>
          <w:numId w:val="23"/>
        </w:numPr>
        <w:rPr>
          <w:rFonts w:eastAsia="Arial" w:cs="Arial"/>
        </w:rPr>
      </w:pPr>
      <w:r w:rsidRPr="527BCBB4">
        <w:rPr>
          <w:rFonts w:eastAsia="Arial" w:cs="Arial"/>
        </w:rPr>
        <w:t>The existing system interconnect and phone lines are to be maintained as part of the Temporary Traffic Signal Installation specified for on the plan.</w:t>
      </w:r>
      <w:r w:rsidR="65EA7E3C" w:rsidRPr="527BCBB4">
        <w:rPr>
          <w:rFonts w:eastAsia="Arial" w:cs="Arial"/>
        </w:rPr>
        <w:t xml:space="preserve">  If the existing traffic signal has a cellular modem, the modem shall be </w:t>
      </w:r>
      <w:r w:rsidR="0D9A024A" w:rsidRPr="527BCBB4">
        <w:rPr>
          <w:rFonts w:eastAsia="Arial" w:cs="Arial"/>
        </w:rPr>
        <w:t xml:space="preserve">temporarily </w:t>
      </w:r>
      <w:r w:rsidR="65EA7E3C" w:rsidRPr="527BCBB4">
        <w:rPr>
          <w:rFonts w:eastAsia="Arial" w:cs="Arial"/>
        </w:rPr>
        <w:t xml:space="preserve">relocated to </w:t>
      </w:r>
      <w:r w:rsidR="65EA7E3C" w:rsidRPr="527BCBB4">
        <w:rPr>
          <w:rFonts w:eastAsia="Arial" w:cs="Arial"/>
        </w:rPr>
        <w:lastRenderedPageBreak/>
        <w:t xml:space="preserve">the temporary </w:t>
      </w:r>
      <w:r w:rsidR="65EA7E3C" w:rsidRPr="00B9594B">
        <w:rPr>
          <w:rFonts w:eastAsia="Arial" w:cs="Arial"/>
        </w:rPr>
        <w:t>signal</w:t>
      </w:r>
      <w:r w:rsidR="00675BD8" w:rsidRPr="00B9594B">
        <w:rPr>
          <w:rFonts w:eastAsia="Arial" w:cs="Arial"/>
          <w:color w:val="FF0000"/>
        </w:rPr>
        <w:t xml:space="preserve"> </w:t>
      </w:r>
      <w:r w:rsidR="00675BD8" w:rsidRPr="00B9594B">
        <w:rPr>
          <w:rFonts w:eastAsia="Arial" w:cs="Arial"/>
        </w:rPr>
        <w:t>and then back to the existing or proposed cabinet at the end of the contract unless the contract specifies otherwise</w:t>
      </w:r>
      <w:r w:rsidR="00675BD8" w:rsidRPr="00B9594B">
        <w:rPr>
          <w:rFonts w:eastAsia="Arial" w:cs="Arial"/>
          <w:color w:val="FF0000"/>
        </w:rPr>
        <w:t>.</w:t>
      </w:r>
      <w:r w:rsidR="7C50EB20" w:rsidRPr="00B9594B">
        <w:rPr>
          <w:rFonts w:eastAsia="Arial" w:cs="Arial"/>
        </w:rPr>
        <w:t xml:space="preserve"> </w:t>
      </w:r>
      <w:r w:rsidR="65EA7E3C" w:rsidRPr="00B9594B">
        <w:rPr>
          <w:rFonts w:eastAsia="Arial" w:cs="Arial"/>
        </w:rPr>
        <w:t>The</w:t>
      </w:r>
      <w:r w:rsidR="65EA7E3C" w:rsidRPr="527BCBB4">
        <w:rPr>
          <w:rFonts w:eastAsia="Arial" w:cs="Arial"/>
        </w:rPr>
        <w:t xml:space="preserve"> temporary signal </w:t>
      </w:r>
      <w:r w:rsidR="6646CA77" w:rsidRPr="527BCBB4">
        <w:rPr>
          <w:rFonts w:eastAsia="Arial" w:cs="Arial"/>
        </w:rPr>
        <w:t xml:space="preserve">cabinet </w:t>
      </w:r>
      <w:r w:rsidR="65EA7E3C" w:rsidRPr="527BCBB4">
        <w:rPr>
          <w:rFonts w:eastAsia="Arial" w:cs="Arial"/>
        </w:rPr>
        <w:t>shall have a</w:t>
      </w:r>
      <w:r w:rsidR="785EF732" w:rsidRPr="527BCBB4">
        <w:rPr>
          <w:rFonts w:eastAsia="Arial" w:cs="Arial"/>
        </w:rPr>
        <w:t>n</w:t>
      </w:r>
      <w:r w:rsidR="65EA7E3C" w:rsidRPr="527BCBB4">
        <w:rPr>
          <w:rFonts w:eastAsia="Arial" w:cs="Arial"/>
        </w:rPr>
        <w:t xml:space="preserve"> antenna</w:t>
      </w:r>
      <w:r w:rsidR="7731CECF" w:rsidRPr="527BCBB4">
        <w:rPr>
          <w:rFonts w:eastAsia="Arial" w:cs="Arial"/>
        </w:rPr>
        <w:t xml:space="preserve"> </w:t>
      </w:r>
      <w:r w:rsidR="2D2F05EB" w:rsidRPr="527BCBB4">
        <w:rPr>
          <w:rFonts w:eastAsia="Arial" w:cs="Arial"/>
        </w:rPr>
        <w:t>supplied by the Contractor</w:t>
      </w:r>
      <w:r w:rsidR="1968337B" w:rsidRPr="527BCBB4">
        <w:rPr>
          <w:rFonts w:eastAsia="Arial" w:cs="Arial"/>
        </w:rPr>
        <w:t>.</w:t>
      </w:r>
      <w:r w:rsidR="20B4E9CE" w:rsidRPr="527BCBB4">
        <w:rPr>
          <w:rFonts w:eastAsia="Arial" w:cs="Arial"/>
        </w:rPr>
        <w:t xml:space="preserve">  </w:t>
      </w:r>
      <w:r w:rsidR="09B0BAF8" w:rsidRPr="527BCBB4">
        <w:rPr>
          <w:rFonts w:eastAsia="Arial" w:cs="Arial"/>
        </w:rPr>
        <w:t xml:space="preserve">Any existing network switches shall be temporarily relocated to the temporary </w:t>
      </w:r>
      <w:r w:rsidR="09B0BAF8" w:rsidRPr="005878F3">
        <w:rPr>
          <w:rFonts w:eastAsia="Arial" w:cs="Arial"/>
        </w:rPr>
        <w:t>signal</w:t>
      </w:r>
      <w:r w:rsidR="00132A90" w:rsidRPr="005878F3">
        <w:rPr>
          <w:rFonts w:eastAsia="Arial" w:cs="Arial"/>
        </w:rPr>
        <w:t xml:space="preserve"> and relocated back to the existing cabinet at the end of construction if a new switch is not being installed</w:t>
      </w:r>
      <w:r w:rsidR="09B0BAF8" w:rsidRPr="005878F3">
        <w:rPr>
          <w:rFonts w:eastAsia="Arial" w:cs="Arial"/>
        </w:rPr>
        <w:t xml:space="preserve">. </w:t>
      </w:r>
      <w:r w:rsidR="635E1438" w:rsidRPr="005878F3">
        <w:rPr>
          <w:rFonts w:eastAsia="Arial" w:cs="Arial"/>
        </w:rPr>
        <w:t>Any</w:t>
      </w:r>
      <w:r w:rsidR="635E1438" w:rsidRPr="527BCBB4">
        <w:rPr>
          <w:rFonts w:eastAsia="Arial" w:cs="Arial"/>
        </w:rPr>
        <w:t xml:space="preserve"> existing p</w:t>
      </w:r>
      <w:r w:rsidR="09B0BAF8" w:rsidRPr="527BCBB4">
        <w:rPr>
          <w:rFonts w:eastAsia="Arial" w:cs="Arial"/>
        </w:rPr>
        <w:t xml:space="preserve">an-tilt-zoom (PTZ) cameras shall be </w:t>
      </w:r>
      <w:r w:rsidR="0CC3CCA1" w:rsidRPr="527BCBB4">
        <w:rPr>
          <w:rFonts w:eastAsia="Arial" w:cs="Arial"/>
        </w:rPr>
        <w:t>temporarily relocated to</w:t>
      </w:r>
      <w:r w:rsidR="275B3C5D" w:rsidRPr="527BCBB4">
        <w:rPr>
          <w:rFonts w:eastAsia="Arial" w:cs="Arial"/>
        </w:rPr>
        <w:t xml:space="preserve"> the temporary signal.  </w:t>
      </w:r>
      <w:r w:rsidRPr="527BCBB4">
        <w:rPr>
          <w:rFonts w:eastAsia="Arial" w:cs="Arial"/>
        </w:rPr>
        <w:t>The interconnect</w:t>
      </w:r>
      <w:r w:rsidR="72F5C2F1" w:rsidRPr="527BCBB4">
        <w:rPr>
          <w:rFonts w:eastAsia="Arial" w:cs="Arial"/>
        </w:rPr>
        <w:t>,</w:t>
      </w:r>
      <w:r w:rsidRPr="527BCBB4">
        <w:rPr>
          <w:rFonts w:eastAsia="Arial" w:cs="Arial"/>
        </w:rPr>
        <w:t xml:space="preserve"> </w:t>
      </w:r>
      <w:r w:rsidR="0C8A5307" w:rsidRPr="527BCBB4">
        <w:rPr>
          <w:rFonts w:eastAsia="Arial" w:cs="Arial"/>
        </w:rPr>
        <w:t xml:space="preserve">including any required fiber splices and terminations, </w:t>
      </w:r>
      <w:r w:rsidRPr="527BCBB4">
        <w:rPr>
          <w:rFonts w:eastAsia="Arial" w:cs="Arial"/>
        </w:rPr>
        <w:t>shall be installed into the temporary controller cabinet as per the notes or details on the plans.</w:t>
      </w:r>
      <w:r w:rsidR="5819C4AA" w:rsidRPr="527BCBB4">
        <w:rPr>
          <w:rFonts w:eastAsia="Arial" w:cs="Arial"/>
        </w:rPr>
        <w:t xml:space="preserve">  </w:t>
      </w:r>
      <w:r w:rsidRPr="527BCBB4">
        <w:rPr>
          <w:rFonts w:eastAsia="Arial" w:cs="Arial"/>
        </w:rPr>
        <w:t xml:space="preserve">All labor and equipment required to install and maintain the existing interconnect as part of the Temporary Traffic Signal Installation shall be included in the </w:t>
      </w:r>
      <w:r w:rsidR="1994B0E1" w:rsidRPr="527BCBB4">
        <w:rPr>
          <w:rFonts w:eastAsia="Arial" w:cs="Arial"/>
        </w:rPr>
        <w:t>cost of TEMPORARY TRAFFIC SIGNAL INSTALLATION</w:t>
      </w:r>
      <w:r w:rsidRPr="527BCBB4">
        <w:rPr>
          <w:rFonts w:eastAsia="Arial" w:cs="Arial"/>
        </w:rPr>
        <w:t>.</w:t>
      </w:r>
      <w:r w:rsidR="72BF57E8" w:rsidRPr="527BCBB4">
        <w:rPr>
          <w:rFonts w:eastAsia="Arial" w:cs="Arial"/>
        </w:rPr>
        <w:t xml:space="preserve">  </w:t>
      </w:r>
      <w:r w:rsidRPr="527BCBB4">
        <w:rPr>
          <w:rFonts w:eastAsia="Arial" w:cs="Arial"/>
        </w:rPr>
        <w:t>The temporary traffic signal interconnect shall maintain interconnect communications throughout the entire signal system for the duration of the project.</w:t>
      </w:r>
    </w:p>
    <w:p w14:paraId="0CB9268A" w14:textId="56DE1775" w:rsidR="00C21F63" w:rsidRPr="00AF344A" w:rsidRDefault="00C21F63" w:rsidP="527BCBB4">
      <w:pPr>
        <w:rPr>
          <w:rFonts w:eastAsia="Arial" w:cs="Arial"/>
        </w:rPr>
      </w:pPr>
    </w:p>
    <w:p w14:paraId="02E32E89" w14:textId="6A29414E" w:rsidR="00C21F63" w:rsidRPr="00AF344A" w:rsidRDefault="33DCA420" w:rsidP="527BCBB4">
      <w:pPr>
        <w:pStyle w:val="ListParagraph"/>
        <w:numPr>
          <w:ilvl w:val="1"/>
          <w:numId w:val="23"/>
        </w:numPr>
        <w:rPr>
          <w:rFonts w:eastAsia="Arial" w:cs="Arial"/>
        </w:rPr>
      </w:pPr>
      <w:r w:rsidRPr="527BCBB4">
        <w:rPr>
          <w:rFonts w:eastAsia="Arial" w:cs="Arial"/>
        </w:rPr>
        <w:t>Temporary wireless interconnect</w:t>
      </w:r>
      <w:r w:rsidR="3FE6445D" w:rsidRPr="527BCBB4">
        <w:rPr>
          <w:rFonts w:eastAsia="Arial" w:cs="Arial"/>
        </w:rPr>
        <w:t xml:space="preserve"> for closed-loop systems</w:t>
      </w:r>
      <w:r w:rsidRPr="527BCBB4">
        <w:rPr>
          <w:rFonts w:eastAsia="Arial" w:cs="Arial"/>
        </w:rPr>
        <w:t>.</w:t>
      </w:r>
      <w:r w:rsidR="15554DD5" w:rsidRPr="527BCBB4">
        <w:rPr>
          <w:rFonts w:eastAsia="Arial" w:cs="Arial"/>
        </w:rPr>
        <w:t xml:space="preserve">  </w:t>
      </w:r>
      <w:r w:rsidRPr="527BCBB4">
        <w:rPr>
          <w:rFonts w:eastAsia="Arial" w:cs="Arial"/>
        </w:rPr>
        <w:t xml:space="preserve">The radio interconnect system shall be compatible with </w:t>
      </w:r>
      <w:r w:rsidR="2B8A059E" w:rsidRPr="527BCBB4">
        <w:rPr>
          <w:rFonts w:eastAsia="Arial" w:cs="Arial"/>
        </w:rPr>
        <w:t>Eagle/</w:t>
      </w:r>
      <w:proofErr w:type="spellStart"/>
      <w:r w:rsidR="2B8A059E" w:rsidRPr="527BCBB4">
        <w:rPr>
          <w:rFonts w:eastAsia="Arial" w:cs="Arial"/>
        </w:rPr>
        <w:t>Yunex</w:t>
      </w:r>
      <w:proofErr w:type="spellEnd"/>
      <w:r w:rsidR="2BF35A60" w:rsidRPr="527BCBB4">
        <w:rPr>
          <w:rFonts w:eastAsia="Arial" w:cs="Arial"/>
        </w:rPr>
        <w:t xml:space="preserve"> </w:t>
      </w:r>
      <w:r w:rsidRPr="527BCBB4">
        <w:rPr>
          <w:rFonts w:eastAsia="Arial" w:cs="Arial"/>
        </w:rPr>
        <w:t xml:space="preserve">or </w:t>
      </w:r>
      <w:proofErr w:type="spellStart"/>
      <w:r w:rsidRPr="527BCBB4">
        <w:rPr>
          <w:rFonts w:eastAsia="Arial" w:cs="Arial"/>
        </w:rPr>
        <w:t>Econolite</w:t>
      </w:r>
      <w:proofErr w:type="spellEnd"/>
      <w:r w:rsidRPr="527BCBB4">
        <w:rPr>
          <w:rFonts w:eastAsia="Arial" w:cs="Arial"/>
        </w:rPr>
        <w:t xml:space="preserve"> controller closed loop systems.</w:t>
      </w:r>
      <w:r w:rsidR="77E2B63B" w:rsidRPr="527BCBB4">
        <w:rPr>
          <w:rFonts w:eastAsia="Arial" w:cs="Arial"/>
        </w:rPr>
        <w:t xml:space="preserve">  </w:t>
      </w:r>
      <w:r w:rsidRPr="527BCBB4">
        <w:rPr>
          <w:rFonts w:eastAsia="Arial" w:cs="Arial"/>
        </w:rPr>
        <w:t xml:space="preserve">This </w:t>
      </w:r>
      <w:r w:rsidR="0C8A5307" w:rsidRPr="527BCBB4">
        <w:rPr>
          <w:rFonts w:eastAsia="Arial" w:cs="Arial"/>
        </w:rPr>
        <w:t xml:space="preserve">work </w:t>
      </w:r>
      <w:r w:rsidRPr="527BCBB4">
        <w:rPr>
          <w:rFonts w:eastAsia="Arial" w:cs="Arial"/>
        </w:rPr>
        <w:t>shall include all temporary wireless interconnect components</w:t>
      </w:r>
      <w:r w:rsidR="17DFB90F" w:rsidRPr="527BCBB4">
        <w:rPr>
          <w:rFonts w:eastAsia="Arial" w:cs="Arial"/>
        </w:rPr>
        <w:t xml:space="preserve"> </w:t>
      </w:r>
      <w:r w:rsidRPr="527BCBB4">
        <w:rPr>
          <w:rFonts w:eastAsia="Arial" w:cs="Arial"/>
        </w:rPr>
        <w:t xml:space="preserve">at the adjacent existing traffic signal(s) to provide a completely operational closed loop system.  This </w:t>
      </w:r>
      <w:r w:rsidR="0C8A5307" w:rsidRPr="527BCBB4">
        <w:rPr>
          <w:rFonts w:eastAsia="Arial" w:cs="Arial"/>
        </w:rPr>
        <w:t xml:space="preserve">work </w:t>
      </w:r>
      <w:r w:rsidRPr="527BCBB4">
        <w:rPr>
          <w:rFonts w:eastAsia="Arial" w:cs="Arial"/>
        </w:rPr>
        <w:t>shall include all materials, labor and testing to provide the completely operational closed loop system as shown on the plans.</w:t>
      </w:r>
      <w:r w:rsidR="1C4F6EDD" w:rsidRPr="527BCBB4">
        <w:rPr>
          <w:rFonts w:eastAsia="Arial" w:cs="Arial"/>
        </w:rPr>
        <w:t xml:space="preserve">  </w:t>
      </w:r>
      <w:r w:rsidRPr="527BCBB4">
        <w:rPr>
          <w:rFonts w:eastAsia="Arial" w:cs="Arial"/>
        </w:rPr>
        <w:t xml:space="preserve">The radio interconnect system shall include the following components:  </w:t>
      </w:r>
    </w:p>
    <w:p w14:paraId="0D18C5B3" w14:textId="0E2EF001" w:rsidR="00C21F63" w:rsidRPr="00AF344A" w:rsidRDefault="00C21F63" w:rsidP="527BCBB4">
      <w:pPr>
        <w:rPr>
          <w:rFonts w:eastAsia="Arial" w:cs="Arial"/>
        </w:rPr>
      </w:pPr>
    </w:p>
    <w:p w14:paraId="2E42779F" w14:textId="1B60647D" w:rsidR="00C21F63" w:rsidRPr="00AF344A" w:rsidRDefault="33DCA420" w:rsidP="527BCBB4">
      <w:pPr>
        <w:pStyle w:val="ListParagraph"/>
        <w:numPr>
          <w:ilvl w:val="0"/>
          <w:numId w:val="21"/>
        </w:numPr>
        <w:rPr>
          <w:rFonts w:eastAsia="Arial" w:cs="Arial"/>
        </w:rPr>
      </w:pPr>
      <w:r w:rsidRPr="527BCBB4">
        <w:rPr>
          <w:rFonts w:eastAsia="Arial" w:cs="Arial"/>
        </w:rPr>
        <w:t>Rack or Shelf Mounted RS-232 Frequency Hopping Spread Spectrum (FHSS) Radi</w:t>
      </w:r>
      <w:r w:rsidR="0814D2A5" w:rsidRPr="527BCBB4">
        <w:rPr>
          <w:rFonts w:eastAsia="Arial" w:cs="Arial"/>
        </w:rPr>
        <w:t>o</w:t>
      </w:r>
    </w:p>
    <w:p w14:paraId="69F7B2FE" w14:textId="4AEAD89C" w:rsidR="00C21F63" w:rsidRPr="00AF344A" w:rsidRDefault="00C21F63" w:rsidP="527BCBB4">
      <w:pPr>
        <w:rPr>
          <w:rFonts w:eastAsia="Arial" w:cs="Arial"/>
        </w:rPr>
      </w:pPr>
    </w:p>
    <w:p w14:paraId="5D6E696F" w14:textId="3E82469B" w:rsidR="00C21F63" w:rsidRPr="00AF344A" w:rsidRDefault="33DCA420" w:rsidP="527BCBB4">
      <w:pPr>
        <w:pStyle w:val="ListParagraph"/>
        <w:numPr>
          <w:ilvl w:val="0"/>
          <w:numId w:val="21"/>
        </w:numPr>
        <w:rPr>
          <w:rFonts w:eastAsia="Arial" w:cs="Arial"/>
        </w:rPr>
      </w:pPr>
      <w:r w:rsidRPr="527BCBB4">
        <w:rPr>
          <w:rFonts w:eastAsia="Arial" w:cs="Arial"/>
        </w:rPr>
        <w:t>Software for Radio Configuration (Configure Frequency and Hopping Patterns)</w:t>
      </w:r>
    </w:p>
    <w:p w14:paraId="1761EE5C" w14:textId="19399DBB" w:rsidR="00C21F63" w:rsidRPr="00AF344A" w:rsidRDefault="00C21F63" w:rsidP="527BCBB4">
      <w:pPr>
        <w:rPr>
          <w:rFonts w:eastAsia="Arial" w:cs="Arial"/>
        </w:rPr>
      </w:pPr>
    </w:p>
    <w:p w14:paraId="578BEB89" w14:textId="5A503BE9" w:rsidR="00C21F63" w:rsidRPr="00AF344A" w:rsidRDefault="33DCA420" w:rsidP="527BCBB4">
      <w:pPr>
        <w:pStyle w:val="ListParagraph"/>
        <w:numPr>
          <w:ilvl w:val="0"/>
          <w:numId w:val="21"/>
        </w:numPr>
        <w:rPr>
          <w:rFonts w:eastAsia="Arial" w:cs="Arial"/>
        </w:rPr>
      </w:pPr>
      <w:r w:rsidRPr="527BCBB4">
        <w:rPr>
          <w:rFonts w:eastAsia="Arial" w:cs="Arial"/>
        </w:rPr>
        <w:t>Antennas (Omni Directional or Yagi Directional)</w:t>
      </w:r>
    </w:p>
    <w:p w14:paraId="69A40460" w14:textId="6C7C02A1" w:rsidR="00C21F63" w:rsidRPr="00AF344A" w:rsidRDefault="00C21F63" w:rsidP="527BCBB4">
      <w:pPr>
        <w:rPr>
          <w:rFonts w:eastAsia="Arial" w:cs="Arial"/>
        </w:rPr>
      </w:pPr>
    </w:p>
    <w:p w14:paraId="439FAB27" w14:textId="4463D2A0" w:rsidR="00C21F63" w:rsidRPr="00AF344A" w:rsidRDefault="33DCA420" w:rsidP="527BCBB4">
      <w:pPr>
        <w:pStyle w:val="ListParagraph"/>
        <w:numPr>
          <w:ilvl w:val="0"/>
          <w:numId w:val="21"/>
        </w:numPr>
        <w:rPr>
          <w:rFonts w:eastAsia="Arial" w:cs="Arial"/>
        </w:rPr>
      </w:pPr>
      <w:r w:rsidRPr="527BCBB4">
        <w:rPr>
          <w:rFonts w:eastAsia="Arial" w:cs="Arial"/>
        </w:rPr>
        <w:t>Antenna Cables, LMR400, Low Loss.  Max</w:t>
      </w:r>
      <w:r w:rsidR="49C06AAF" w:rsidRPr="527BCBB4">
        <w:rPr>
          <w:rFonts w:eastAsia="Arial" w:cs="Arial"/>
        </w:rPr>
        <w:t>imum</w:t>
      </w:r>
      <w:r w:rsidRPr="527BCBB4">
        <w:rPr>
          <w:rFonts w:eastAsia="Arial" w:cs="Arial"/>
        </w:rPr>
        <w:t xml:space="preserve"> 100</w:t>
      </w:r>
      <w:r w:rsidR="4DFD1637" w:rsidRPr="527BCBB4">
        <w:rPr>
          <w:rFonts w:eastAsia="Arial" w:cs="Arial"/>
        </w:rPr>
        <w:t xml:space="preserve"> </w:t>
      </w:r>
      <w:r w:rsidRPr="527BCBB4">
        <w:rPr>
          <w:rFonts w:eastAsia="Arial" w:cs="Arial"/>
        </w:rPr>
        <w:t>ft from controller cabinet to antenna</w:t>
      </w:r>
    </w:p>
    <w:p w14:paraId="6F40AD43" w14:textId="0C916B5B" w:rsidR="00C21F63" w:rsidRPr="00AF344A" w:rsidRDefault="00C21F63" w:rsidP="527BCBB4">
      <w:pPr>
        <w:rPr>
          <w:rFonts w:eastAsia="Arial" w:cs="Arial"/>
        </w:rPr>
      </w:pPr>
    </w:p>
    <w:p w14:paraId="5371F195" w14:textId="170FF831" w:rsidR="00C21F63" w:rsidRPr="00AF344A" w:rsidRDefault="33DCA420" w:rsidP="527BCBB4">
      <w:pPr>
        <w:pStyle w:val="ListParagraph"/>
        <w:numPr>
          <w:ilvl w:val="0"/>
          <w:numId w:val="21"/>
        </w:numPr>
        <w:rPr>
          <w:rFonts w:eastAsia="Arial" w:cs="Arial"/>
        </w:rPr>
      </w:pPr>
      <w:r w:rsidRPr="527BCBB4">
        <w:rPr>
          <w:rFonts w:eastAsia="Arial" w:cs="Arial"/>
        </w:rPr>
        <w:t>Brackets, Mounting Hardware, and Accessories Required for Installation</w:t>
      </w:r>
    </w:p>
    <w:p w14:paraId="368CB1FD" w14:textId="478F2E31" w:rsidR="00C21F63" w:rsidRPr="00AF344A" w:rsidRDefault="00C21F63" w:rsidP="527BCBB4">
      <w:pPr>
        <w:rPr>
          <w:rFonts w:eastAsia="Arial" w:cs="Arial"/>
        </w:rPr>
      </w:pPr>
    </w:p>
    <w:p w14:paraId="41FB4FA1" w14:textId="2BEFE6B9" w:rsidR="00C21F63" w:rsidRPr="00AF344A" w:rsidRDefault="33DCA420" w:rsidP="527BCBB4">
      <w:pPr>
        <w:pStyle w:val="ListParagraph"/>
        <w:numPr>
          <w:ilvl w:val="0"/>
          <w:numId w:val="21"/>
        </w:numPr>
        <w:rPr>
          <w:rFonts w:eastAsia="Arial" w:cs="Arial"/>
        </w:rPr>
      </w:pPr>
      <w:r w:rsidRPr="527BCBB4">
        <w:rPr>
          <w:rFonts w:eastAsia="Arial" w:cs="Arial"/>
        </w:rPr>
        <w:t>RS232 Data Cable for Connection from the radio to the local or master controller</w:t>
      </w:r>
    </w:p>
    <w:p w14:paraId="1C8B1E03" w14:textId="11C065F7" w:rsidR="00C21F63" w:rsidRPr="00AF344A" w:rsidRDefault="00C21F63" w:rsidP="527BCBB4">
      <w:pPr>
        <w:rPr>
          <w:rFonts w:eastAsia="Arial" w:cs="Arial"/>
        </w:rPr>
      </w:pPr>
    </w:p>
    <w:p w14:paraId="74ABBA70" w14:textId="364AA91B" w:rsidR="00C21F63" w:rsidRPr="00AF344A" w:rsidRDefault="33DCA420" w:rsidP="527BCBB4">
      <w:pPr>
        <w:pStyle w:val="ListParagraph"/>
        <w:numPr>
          <w:ilvl w:val="0"/>
          <w:numId w:val="21"/>
        </w:numPr>
        <w:rPr>
          <w:rFonts w:eastAsia="Arial" w:cs="Arial"/>
        </w:rPr>
      </w:pPr>
      <w:r w:rsidRPr="527BCBB4">
        <w:rPr>
          <w:rFonts w:eastAsia="Arial" w:cs="Arial"/>
        </w:rPr>
        <w:t xml:space="preserve">All other components required for a fully functional radio interconnect </w:t>
      </w:r>
      <w:proofErr w:type="gramStart"/>
      <w:r w:rsidRPr="527BCBB4">
        <w:rPr>
          <w:rFonts w:eastAsia="Arial" w:cs="Arial"/>
        </w:rPr>
        <w:t>system</w:t>
      </w:r>
      <w:proofErr w:type="gramEnd"/>
    </w:p>
    <w:p w14:paraId="3656B9AB" w14:textId="77777777" w:rsidR="00C21F63" w:rsidRPr="00AF344A" w:rsidRDefault="00C21F63" w:rsidP="527BCBB4">
      <w:pPr>
        <w:rPr>
          <w:rFonts w:eastAsia="Arial" w:cs="Arial"/>
        </w:rPr>
      </w:pPr>
    </w:p>
    <w:p w14:paraId="05B8E7A7" w14:textId="77777777" w:rsidR="00C21F63" w:rsidRPr="00AF344A" w:rsidRDefault="06BDBA45" w:rsidP="527BCBB4">
      <w:pPr>
        <w:ind w:left="1440"/>
        <w:rPr>
          <w:rFonts w:eastAsia="Arial" w:cs="Arial"/>
        </w:rPr>
      </w:pPr>
      <w:r w:rsidRPr="527BCBB4">
        <w:rPr>
          <w:rFonts w:eastAsia="Arial" w:cs="Arial"/>
        </w:rPr>
        <w:t xml:space="preserve">All controller cabinet modifications and other modifications to existing equipment that are required for the installation of the radio interconnect system components shall be included in </w:t>
      </w:r>
      <w:r w:rsidR="50270113" w:rsidRPr="527BCBB4">
        <w:rPr>
          <w:rFonts w:eastAsia="Arial" w:cs="Arial"/>
        </w:rPr>
        <w:t>the cost of TEMPORARY TRAFFIC SIGNAL INSTALLATION.</w:t>
      </w:r>
    </w:p>
    <w:p w14:paraId="45FB0818" w14:textId="77777777" w:rsidR="00C21F63" w:rsidRPr="00AF344A" w:rsidRDefault="00C21F63" w:rsidP="527BCBB4">
      <w:pPr>
        <w:ind w:left="1800"/>
        <w:rPr>
          <w:rFonts w:eastAsia="Arial" w:cs="Arial"/>
        </w:rPr>
      </w:pPr>
    </w:p>
    <w:p w14:paraId="19A591E2" w14:textId="77777777" w:rsidR="00C21F63" w:rsidRPr="00AF344A" w:rsidRDefault="06BDBA45" w:rsidP="527BCBB4">
      <w:pPr>
        <w:ind w:left="1440"/>
        <w:rPr>
          <w:rFonts w:eastAsia="Arial" w:cs="Arial"/>
        </w:rPr>
      </w:pPr>
      <w:r w:rsidRPr="527BCBB4">
        <w:rPr>
          <w:rFonts w:eastAsia="Arial" w:cs="Arial"/>
        </w:rPr>
        <w:lastRenderedPageBreak/>
        <w:t xml:space="preserve">The radio interconnect system may operate at 900Mhz (902-928) or 2.4 </w:t>
      </w:r>
      <w:proofErr w:type="spellStart"/>
      <w:r w:rsidRPr="527BCBB4">
        <w:rPr>
          <w:rFonts w:eastAsia="Arial" w:cs="Arial"/>
        </w:rPr>
        <w:t>Ghz</w:t>
      </w:r>
      <w:proofErr w:type="spellEnd"/>
      <w:r w:rsidRPr="527BCBB4">
        <w:rPr>
          <w:rFonts w:eastAsia="Arial" w:cs="Arial"/>
        </w:rPr>
        <w:t xml:space="preserve"> depending on the results of a site survey.  The telemetry shall have an acceptable rate of transmission errors, time outs, etc. comparable to that of a hardwire system.</w:t>
      </w:r>
    </w:p>
    <w:p w14:paraId="049F31CB" w14:textId="77777777" w:rsidR="00C21F63" w:rsidRPr="00AF344A" w:rsidRDefault="00C21F63" w:rsidP="527BCBB4">
      <w:pPr>
        <w:ind w:left="1800"/>
        <w:rPr>
          <w:rFonts w:eastAsia="Arial" w:cs="Arial"/>
        </w:rPr>
      </w:pPr>
    </w:p>
    <w:p w14:paraId="11F88D88" w14:textId="77777777" w:rsidR="00C21F63" w:rsidRPr="00AF344A" w:rsidRDefault="06BDBA45" w:rsidP="527BCBB4">
      <w:pPr>
        <w:ind w:left="1440"/>
        <w:rPr>
          <w:rFonts w:eastAsia="Arial" w:cs="Arial"/>
        </w:rPr>
      </w:pPr>
      <w:r w:rsidRPr="527BCBB4">
        <w:rPr>
          <w:rFonts w:eastAsia="Arial" w:cs="Arial"/>
        </w:rPr>
        <w:t xml:space="preserve">The proposed </w:t>
      </w:r>
      <w:r w:rsidR="50270113" w:rsidRPr="527BCBB4">
        <w:rPr>
          <w:rFonts w:eastAsia="Arial" w:cs="Arial"/>
        </w:rPr>
        <w:t xml:space="preserve">or existing </w:t>
      </w:r>
      <w:r w:rsidRPr="527BCBB4">
        <w:rPr>
          <w:rFonts w:eastAsia="Arial" w:cs="Arial"/>
        </w:rPr>
        <w:t>master controller and telemetry module shall be configured for use with the radio interconnect at a minimum rate of 9600 baud.</w:t>
      </w:r>
    </w:p>
    <w:p w14:paraId="53128261" w14:textId="77777777" w:rsidR="00C21F63" w:rsidRPr="00AF344A" w:rsidRDefault="00C21F63" w:rsidP="527BCBB4">
      <w:pPr>
        <w:ind w:left="1800"/>
        <w:rPr>
          <w:rFonts w:eastAsia="Arial" w:cs="Arial"/>
        </w:rPr>
      </w:pPr>
    </w:p>
    <w:p w14:paraId="7BB7B9FE" w14:textId="6A8EB11A" w:rsidR="4494374A" w:rsidRDefault="33DCA420" w:rsidP="527BCBB4">
      <w:pPr>
        <w:ind w:left="1440"/>
        <w:rPr>
          <w:rFonts w:eastAsia="Arial" w:cs="Arial"/>
        </w:rPr>
      </w:pPr>
      <w:r w:rsidRPr="527BCBB4">
        <w:rPr>
          <w:rFonts w:eastAsia="Arial" w:cs="Arial"/>
        </w:rPr>
        <w:t xml:space="preserve">The radio interconnect system shall include all other components required for a complete and fully functional telemetry system and shall be installed in accordance </w:t>
      </w:r>
      <w:r w:rsidR="5CDEC463" w:rsidRPr="527BCBB4">
        <w:rPr>
          <w:rFonts w:eastAsia="Arial" w:cs="Arial"/>
        </w:rPr>
        <w:t>with</w:t>
      </w:r>
      <w:r w:rsidRPr="527BCBB4">
        <w:rPr>
          <w:rFonts w:eastAsia="Arial" w:cs="Arial"/>
        </w:rPr>
        <w:t xml:space="preserve"> the </w:t>
      </w:r>
      <w:r w:rsidR="1B197260" w:rsidRPr="527BCBB4">
        <w:rPr>
          <w:rFonts w:eastAsia="Arial" w:cs="Arial"/>
        </w:rPr>
        <w:t>V</w:t>
      </w:r>
      <w:r w:rsidR="27D65012" w:rsidRPr="527BCBB4">
        <w:rPr>
          <w:rFonts w:eastAsia="Arial" w:cs="Arial"/>
        </w:rPr>
        <w:t>endor</w:t>
      </w:r>
      <w:r w:rsidR="7680A218" w:rsidRPr="527BCBB4">
        <w:rPr>
          <w:rFonts w:eastAsia="Arial" w:cs="Arial"/>
        </w:rPr>
        <w:t>’</w:t>
      </w:r>
      <w:r w:rsidR="27D65012" w:rsidRPr="527BCBB4">
        <w:rPr>
          <w:rFonts w:eastAsia="Arial" w:cs="Arial"/>
        </w:rPr>
        <w:t>s</w:t>
      </w:r>
      <w:r w:rsidRPr="527BCBB4">
        <w:rPr>
          <w:rFonts w:eastAsia="Arial" w:cs="Arial"/>
        </w:rPr>
        <w:t xml:space="preserve"> recommendations.</w:t>
      </w:r>
    </w:p>
    <w:p w14:paraId="70EDBA55" w14:textId="72E59147" w:rsidR="4494374A" w:rsidRDefault="4494374A" w:rsidP="527BCBB4">
      <w:pPr>
        <w:ind w:left="1440"/>
        <w:rPr>
          <w:rFonts w:eastAsia="Arial" w:cs="Arial"/>
        </w:rPr>
      </w:pPr>
    </w:p>
    <w:p w14:paraId="0004FE2E" w14:textId="54EC2877" w:rsidR="4494374A" w:rsidRDefault="7400BD1F" w:rsidP="527BCBB4">
      <w:pPr>
        <w:pStyle w:val="ListParagraph"/>
        <w:numPr>
          <w:ilvl w:val="0"/>
          <w:numId w:val="11"/>
        </w:numPr>
        <w:rPr>
          <w:rFonts w:eastAsia="Arial" w:cs="Arial"/>
          <w:szCs w:val="22"/>
        </w:rPr>
      </w:pPr>
      <w:r w:rsidRPr="527BCBB4">
        <w:rPr>
          <w:rFonts w:eastAsia="Arial" w:cs="Arial"/>
        </w:rPr>
        <w:t>Temporary</w:t>
      </w:r>
      <w:r w:rsidR="6B1B50D4" w:rsidRPr="527BCBB4">
        <w:rPr>
          <w:rFonts w:eastAsia="Arial" w:cs="Arial"/>
        </w:rPr>
        <w:t xml:space="preserve"> </w:t>
      </w:r>
      <w:r w:rsidRPr="527BCBB4">
        <w:rPr>
          <w:rFonts w:eastAsia="Arial" w:cs="Arial"/>
        </w:rPr>
        <w:t>wireless interconnect</w:t>
      </w:r>
      <w:r w:rsidR="2834B9F6" w:rsidRPr="527BCBB4">
        <w:rPr>
          <w:rFonts w:eastAsia="Arial" w:cs="Arial"/>
        </w:rPr>
        <w:t xml:space="preserve"> for </w:t>
      </w:r>
      <w:r w:rsidR="2834B9F6" w:rsidRPr="527BCBB4">
        <w:rPr>
          <w:rFonts w:eastAsia="Arial" w:cs="Arial"/>
          <w:szCs w:val="22"/>
        </w:rPr>
        <w:t>Advanced Traffic Management System</w:t>
      </w:r>
      <w:r w:rsidR="1B7E812F" w:rsidRPr="527BCBB4">
        <w:rPr>
          <w:rFonts w:eastAsia="Arial" w:cs="Arial"/>
          <w:szCs w:val="22"/>
        </w:rPr>
        <w:t>s.</w:t>
      </w:r>
      <w:r w:rsidR="390C38B5" w:rsidRPr="527BCBB4">
        <w:rPr>
          <w:rFonts w:eastAsia="Arial" w:cs="Arial"/>
          <w:szCs w:val="22"/>
        </w:rPr>
        <w:t xml:space="preserve">  </w:t>
      </w:r>
      <w:r w:rsidR="38FD984C" w:rsidRPr="527BCBB4">
        <w:rPr>
          <w:rFonts w:eastAsia="Arial" w:cs="Arial"/>
        </w:rPr>
        <w:t xml:space="preserve">The radio interconnect system shall be compatible with an </w:t>
      </w:r>
      <w:r w:rsidR="0F9776C2" w:rsidRPr="527BCBB4">
        <w:rPr>
          <w:rFonts w:eastAsia="Arial" w:cs="Arial"/>
          <w:szCs w:val="22"/>
        </w:rPr>
        <w:t>ATMS</w:t>
      </w:r>
      <w:r w:rsidR="43094445" w:rsidRPr="527BCBB4">
        <w:rPr>
          <w:rFonts w:eastAsia="Arial" w:cs="Arial"/>
          <w:szCs w:val="22"/>
        </w:rPr>
        <w:t>.</w:t>
      </w:r>
    </w:p>
    <w:p w14:paraId="08B177FC" w14:textId="3C6B6D26" w:rsidR="5FA59F22" w:rsidRDefault="5FA59F22" w:rsidP="527BCBB4">
      <w:pPr>
        <w:ind w:left="1440" w:hanging="360"/>
        <w:rPr>
          <w:rFonts w:eastAsia="Arial" w:cs="Arial"/>
        </w:rPr>
      </w:pPr>
    </w:p>
    <w:p w14:paraId="75BE9873" w14:textId="795869C3" w:rsidR="62E596AA" w:rsidRDefault="33DCA420" w:rsidP="527BCBB4">
      <w:pPr>
        <w:pStyle w:val="ListParagraph"/>
        <w:numPr>
          <w:ilvl w:val="0"/>
          <w:numId w:val="7"/>
        </w:numPr>
        <w:rPr>
          <w:rFonts w:eastAsia="Arial" w:cs="Arial"/>
        </w:rPr>
      </w:pPr>
      <w:r w:rsidRPr="527BCBB4">
        <w:rPr>
          <w:rFonts w:eastAsia="Arial" w:cs="Arial"/>
        </w:rPr>
        <w:t xml:space="preserve">Emergency Vehicle </w:t>
      </w:r>
      <w:r w:rsidR="28803121" w:rsidRPr="527BCBB4">
        <w:rPr>
          <w:rFonts w:eastAsia="Arial" w:cs="Arial"/>
        </w:rPr>
        <w:t>Preemption</w:t>
      </w:r>
      <w:r w:rsidRPr="527BCBB4">
        <w:rPr>
          <w:rFonts w:eastAsia="Arial" w:cs="Arial"/>
        </w:rPr>
        <w:t>.</w:t>
      </w:r>
      <w:r w:rsidR="77B11DE6" w:rsidRPr="527BCBB4">
        <w:rPr>
          <w:rFonts w:eastAsia="Arial" w:cs="Arial"/>
        </w:rPr>
        <w:t xml:space="preserve">  </w:t>
      </w:r>
      <w:r w:rsidRPr="527BCBB4">
        <w:rPr>
          <w:rFonts w:eastAsia="Arial" w:cs="Arial"/>
        </w:rPr>
        <w:t>All emergency vehicle preemption equipment (light detectors, light detector amplifiers, confirmation beacons, etc.) as shown on the temporary traffic signal plans shall be provided by the Contractor.</w:t>
      </w:r>
      <w:r w:rsidR="2022B1AF" w:rsidRPr="527BCBB4">
        <w:rPr>
          <w:rFonts w:eastAsia="Arial" w:cs="Arial"/>
        </w:rPr>
        <w:t xml:space="preserve">  </w:t>
      </w:r>
      <w:r w:rsidRPr="527BCBB4">
        <w:rPr>
          <w:rFonts w:eastAsia="Arial" w:cs="Arial"/>
        </w:rPr>
        <w:t xml:space="preserve">It shall be the Contractor's responsibility to contact the municipality or fire district to verify the brand of emergency vehicle preemption equipment to be installed prior to the </w:t>
      </w:r>
      <w:r w:rsidR="3E190B43" w:rsidRPr="527BCBB4">
        <w:rPr>
          <w:rFonts w:eastAsia="Arial" w:cs="Arial"/>
        </w:rPr>
        <w:t>C</w:t>
      </w:r>
      <w:r w:rsidRPr="527BCBB4">
        <w:rPr>
          <w:rFonts w:eastAsia="Arial" w:cs="Arial"/>
        </w:rPr>
        <w:t>ontract bidding.</w:t>
      </w:r>
      <w:r w:rsidR="11CA1371" w:rsidRPr="527BCBB4">
        <w:rPr>
          <w:rFonts w:eastAsia="Arial" w:cs="Arial"/>
        </w:rPr>
        <w:t xml:space="preserve">  </w:t>
      </w:r>
      <w:r w:rsidRPr="527BCBB4">
        <w:rPr>
          <w:rFonts w:eastAsia="Arial" w:cs="Arial"/>
        </w:rPr>
        <w:t>The equipment must be completely compatible with all components of the equipment currently in use by the Agency.</w:t>
      </w:r>
      <w:r w:rsidR="0319562A" w:rsidRPr="527BCBB4">
        <w:rPr>
          <w:rFonts w:eastAsia="Arial" w:cs="Arial"/>
        </w:rPr>
        <w:t xml:space="preserve">  </w:t>
      </w:r>
      <w:r w:rsidRPr="527BCBB4">
        <w:rPr>
          <w:rFonts w:eastAsia="Arial" w:cs="Arial"/>
        </w:rPr>
        <w:t xml:space="preserve">All light operated systems shall operate at a uniform rate of 14.035 </w:t>
      </w:r>
      <w:proofErr w:type="spellStart"/>
      <w:r w:rsidRPr="527BCBB4">
        <w:rPr>
          <w:rFonts w:eastAsia="Arial" w:cs="Arial"/>
        </w:rPr>
        <w:t>hz</w:t>
      </w:r>
      <w:proofErr w:type="spellEnd"/>
      <w:r w:rsidRPr="527BCBB4">
        <w:rPr>
          <w:rFonts w:eastAsia="Arial" w:cs="Arial"/>
        </w:rPr>
        <w:t xml:space="preserve"> ±0.002, or as otherwise required by the Engineer, and provide compatible operation with other light systems currently being operated in the </w:t>
      </w:r>
      <w:proofErr w:type="gramStart"/>
      <w:r w:rsidRPr="527BCBB4">
        <w:rPr>
          <w:rFonts w:eastAsia="Arial" w:cs="Arial"/>
        </w:rPr>
        <w:t>District</w:t>
      </w:r>
      <w:proofErr w:type="gramEnd"/>
      <w:r w:rsidRPr="527BCBB4">
        <w:rPr>
          <w:rFonts w:eastAsia="Arial" w:cs="Arial"/>
        </w:rPr>
        <w:t>.</w:t>
      </w:r>
      <w:r w:rsidR="5703907F" w:rsidRPr="527BCBB4">
        <w:rPr>
          <w:rFonts w:eastAsia="Arial" w:cs="Arial"/>
        </w:rPr>
        <w:t xml:space="preserve">  </w:t>
      </w:r>
      <w:r w:rsidRPr="527BCBB4">
        <w:rPr>
          <w:rFonts w:eastAsia="Arial" w:cs="Arial"/>
        </w:rPr>
        <w:t xml:space="preserve">All labor and material required to install and maintain the Emergency Vehicle Preemption installation shall be included in the item </w:t>
      </w:r>
      <w:r w:rsidR="3C7A02A6" w:rsidRPr="527BCBB4">
        <w:rPr>
          <w:rFonts w:eastAsia="Arial" w:cs="Arial"/>
        </w:rPr>
        <w:t>TEMPORARY TRAFFIC SIGNAL INSTALLATION</w:t>
      </w:r>
      <w:r w:rsidRPr="527BCBB4">
        <w:rPr>
          <w:rFonts w:eastAsia="Arial" w:cs="Arial"/>
        </w:rPr>
        <w:t>.</w:t>
      </w:r>
    </w:p>
    <w:p w14:paraId="3213A034" w14:textId="0B955122" w:rsidR="62E596AA" w:rsidRDefault="62E596AA" w:rsidP="527BCBB4">
      <w:pPr>
        <w:rPr>
          <w:rFonts w:eastAsia="Arial" w:cs="Arial"/>
        </w:rPr>
      </w:pPr>
    </w:p>
    <w:p w14:paraId="6E8FDB3B" w14:textId="68444B30" w:rsidR="62E596AA" w:rsidRDefault="33DCA420" w:rsidP="527BCBB4">
      <w:pPr>
        <w:pStyle w:val="ListParagraph"/>
        <w:numPr>
          <w:ilvl w:val="0"/>
          <w:numId w:val="7"/>
        </w:numPr>
        <w:rPr>
          <w:rFonts w:eastAsia="Arial" w:cs="Arial"/>
        </w:rPr>
      </w:pPr>
      <w:r w:rsidRPr="527BCBB4">
        <w:rPr>
          <w:rFonts w:eastAsia="Arial" w:cs="Arial"/>
        </w:rPr>
        <w:t>Vehicle Detection.</w:t>
      </w:r>
      <w:r w:rsidR="62A592A6" w:rsidRPr="527BCBB4">
        <w:rPr>
          <w:rFonts w:eastAsia="Arial" w:cs="Arial"/>
        </w:rPr>
        <w:t xml:space="preserve">  </w:t>
      </w:r>
      <w:r w:rsidRPr="527BCBB4">
        <w:rPr>
          <w:rFonts w:eastAsia="Arial" w:cs="Arial"/>
        </w:rPr>
        <w:t xml:space="preserve">All temporary traffic signal installations shall have vehicular detection installed </w:t>
      </w:r>
      <w:r w:rsidR="19E7055D" w:rsidRPr="527BCBB4">
        <w:rPr>
          <w:rFonts w:eastAsia="Arial" w:cs="Arial"/>
        </w:rPr>
        <w:t>at all approaches of the intersection and</w:t>
      </w:r>
      <w:r w:rsidRPr="527BCBB4">
        <w:rPr>
          <w:rFonts w:eastAsia="Arial" w:cs="Arial"/>
        </w:rPr>
        <w:t xml:space="preserve"> as directed by the Engineer.</w:t>
      </w:r>
      <w:r w:rsidR="02F8E4A7" w:rsidRPr="527BCBB4">
        <w:rPr>
          <w:rFonts w:eastAsia="Arial" w:cs="Arial"/>
        </w:rPr>
        <w:t xml:space="preserve">  </w:t>
      </w:r>
      <w:r w:rsidR="77DE82F5" w:rsidRPr="527BCBB4">
        <w:rPr>
          <w:rFonts w:eastAsia="Arial" w:cs="Arial"/>
        </w:rPr>
        <w:t>V</w:t>
      </w:r>
      <w:r w:rsidRPr="527BCBB4">
        <w:rPr>
          <w:rFonts w:eastAsia="Arial" w:cs="Arial"/>
        </w:rPr>
        <w:t>ideo vehicle detection system</w:t>
      </w:r>
      <w:r w:rsidR="47B8B158" w:rsidRPr="527BCBB4">
        <w:rPr>
          <w:rFonts w:eastAsia="Arial" w:cs="Arial"/>
        </w:rPr>
        <w:t>s</w:t>
      </w:r>
      <w:r w:rsidRPr="527BCBB4">
        <w:rPr>
          <w:rFonts w:eastAsia="Arial" w:cs="Arial"/>
        </w:rPr>
        <w:t xml:space="preserve"> shall be approved by IDOT prior to </w:t>
      </w:r>
      <w:r w:rsidR="6070E661" w:rsidRPr="527BCBB4">
        <w:rPr>
          <w:rFonts w:eastAsia="Arial" w:cs="Arial"/>
        </w:rPr>
        <w:t xml:space="preserve">the </w:t>
      </w:r>
      <w:r w:rsidRPr="527BCBB4">
        <w:rPr>
          <w:rFonts w:eastAsia="Arial" w:cs="Arial"/>
        </w:rPr>
        <w:t>Contractor furnishing and installing.</w:t>
      </w:r>
      <w:r w:rsidR="6719DFE2" w:rsidRPr="527BCBB4">
        <w:rPr>
          <w:rFonts w:eastAsia="Arial" w:cs="Arial"/>
        </w:rPr>
        <w:t xml:space="preserve">  </w:t>
      </w:r>
      <w:r w:rsidRPr="527BCBB4">
        <w:rPr>
          <w:rFonts w:eastAsia="Arial" w:cs="Arial"/>
        </w:rPr>
        <w:t xml:space="preserve">The Contractor shall install, wire, and adjust the alignment of the video vehicle detection system in accordance </w:t>
      </w:r>
      <w:proofErr w:type="gramStart"/>
      <w:r w:rsidRPr="527BCBB4">
        <w:rPr>
          <w:rFonts w:eastAsia="Arial" w:cs="Arial"/>
        </w:rPr>
        <w:t>to</w:t>
      </w:r>
      <w:proofErr w:type="gramEnd"/>
      <w:r w:rsidRPr="527BCBB4">
        <w:rPr>
          <w:rFonts w:eastAsia="Arial" w:cs="Arial"/>
        </w:rPr>
        <w:t xml:space="preserve"> the </w:t>
      </w:r>
      <w:r w:rsidR="26D2A0B3" w:rsidRPr="527BCBB4">
        <w:rPr>
          <w:rFonts w:eastAsia="Arial" w:cs="Arial"/>
        </w:rPr>
        <w:t>M</w:t>
      </w:r>
      <w:r w:rsidRPr="527BCBB4">
        <w:rPr>
          <w:rFonts w:eastAsia="Arial" w:cs="Arial"/>
        </w:rPr>
        <w:t xml:space="preserve">anufacturer’s recommendations and requirements.  The Contractor shall be responsible for adjusting the alignment of the video vehicle detection system for all construction staging changes and for maintaining proper alignment throughout the project.  </w:t>
      </w:r>
      <w:r w:rsidR="2C2A692B" w:rsidRPr="527BCBB4">
        <w:rPr>
          <w:rFonts w:eastAsia="Arial" w:cs="Arial"/>
        </w:rPr>
        <w:t>The</w:t>
      </w:r>
      <w:r w:rsidR="593C3D83" w:rsidRPr="527BCBB4">
        <w:rPr>
          <w:rFonts w:eastAsia="Arial" w:cs="Arial"/>
        </w:rPr>
        <w:t xml:space="preserve"> </w:t>
      </w:r>
      <w:r w:rsidR="6AFE71D4" w:rsidRPr="527BCBB4">
        <w:rPr>
          <w:rFonts w:eastAsia="Arial" w:cs="Arial"/>
        </w:rPr>
        <w:t xml:space="preserve">Vendor </w:t>
      </w:r>
      <w:r w:rsidRPr="527BCBB4">
        <w:rPr>
          <w:rFonts w:eastAsia="Arial" w:cs="Arial"/>
        </w:rPr>
        <w:t xml:space="preserve">shall be present and assist the contractor in setting up </w:t>
      </w:r>
      <w:r w:rsidR="3DFAA294" w:rsidRPr="527BCBB4">
        <w:rPr>
          <w:rFonts w:eastAsia="Arial" w:cs="Arial"/>
        </w:rPr>
        <w:t xml:space="preserve">the </w:t>
      </w:r>
      <w:r w:rsidRPr="527BCBB4">
        <w:rPr>
          <w:rFonts w:eastAsia="Arial" w:cs="Arial"/>
        </w:rPr>
        <w:t>video vehicle detection system.</w:t>
      </w:r>
      <w:r w:rsidR="17941611" w:rsidRPr="527BCBB4">
        <w:rPr>
          <w:rFonts w:eastAsia="Arial" w:cs="Arial"/>
        </w:rPr>
        <w:t xml:space="preserve">  </w:t>
      </w:r>
      <w:r w:rsidRPr="527BCBB4">
        <w:rPr>
          <w:rFonts w:eastAsia="Arial" w:cs="Arial"/>
        </w:rPr>
        <w:t>An in-cabinet video monitor shall be provided with all video vehicle detection systems and shall be included in the item</w:t>
      </w:r>
      <w:r w:rsidR="27067D0D" w:rsidRPr="527BCBB4">
        <w:rPr>
          <w:rFonts w:eastAsia="Arial" w:cs="Arial"/>
        </w:rPr>
        <w:t xml:space="preserve"> </w:t>
      </w:r>
      <w:r w:rsidR="3D15A620" w:rsidRPr="527BCBB4">
        <w:rPr>
          <w:rFonts w:eastAsia="Arial" w:cs="Arial"/>
        </w:rPr>
        <w:t>TEMPORARY TRAFFIC SIGNAL INSTALLATION</w:t>
      </w:r>
      <w:r w:rsidRPr="527BCBB4">
        <w:rPr>
          <w:rFonts w:eastAsia="Arial" w:cs="Arial"/>
        </w:rPr>
        <w:t>.</w:t>
      </w:r>
    </w:p>
    <w:p w14:paraId="23EC21D3" w14:textId="56517580" w:rsidR="62E596AA" w:rsidRDefault="62E596AA" w:rsidP="527BCBB4">
      <w:pPr>
        <w:rPr>
          <w:rFonts w:eastAsia="Arial" w:cs="Arial"/>
        </w:rPr>
      </w:pPr>
    </w:p>
    <w:p w14:paraId="63B71472" w14:textId="5B4887A7" w:rsidR="62E596AA" w:rsidRDefault="544D5AE2" w:rsidP="527BCBB4">
      <w:pPr>
        <w:pStyle w:val="ListParagraph"/>
        <w:numPr>
          <w:ilvl w:val="0"/>
          <w:numId w:val="7"/>
        </w:numPr>
        <w:rPr>
          <w:rFonts w:eastAsia="Arial" w:cs="Arial"/>
        </w:rPr>
      </w:pPr>
      <w:r w:rsidRPr="527BCBB4">
        <w:rPr>
          <w:rFonts w:eastAsia="Arial" w:cs="Arial"/>
        </w:rPr>
        <w:t xml:space="preserve">Pedestrian </w:t>
      </w:r>
      <w:bookmarkStart w:id="0" w:name="_Int_L7mMGrCO"/>
      <w:proofErr w:type="gramStart"/>
      <w:r w:rsidRPr="527BCBB4">
        <w:rPr>
          <w:rFonts w:eastAsia="Arial" w:cs="Arial"/>
        </w:rPr>
        <w:t>push-buttons</w:t>
      </w:r>
      <w:bookmarkEnd w:id="0"/>
      <w:proofErr w:type="gramEnd"/>
      <w:r w:rsidRPr="527BCBB4">
        <w:rPr>
          <w:rFonts w:eastAsia="Arial" w:cs="Arial"/>
        </w:rPr>
        <w:t xml:space="preserve">. Pedestrian </w:t>
      </w:r>
      <w:bookmarkStart w:id="1" w:name="_Int_D9oCebGq"/>
      <w:proofErr w:type="gramStart"/>
      <w:r w:rsidRPr="527BCBB4">
        <w:rPr>
          <w:rFonts w:eastAsia="Arial" w:cs="Arial"/>
        </w:rPr>
        <w:t>push-buttons</w:t>
      </w:r>
      <w:bookmarkEnd w:id="1"/>
      <w:proofErr w:type="gramEnd"/>
      <w:r w:rsidRPr="527BCBB4">
        <w:rPr>
          <w:rFonts w:eastAsia="Arial" w:cs="Arial"/>
        </w:rPr>
        <w:t xml:space="preserve"> shall be provided for all pedestrian signal heads/phases or as directed by the Engineer.</w:t>
      </w:r>
      <w:r w:rsidR="6CB11684" w:rsidRPr="527BCBB4">
        <w:rPr>
          <w:rFonts w:eastAsia="Arial" w:cs="Arial"/>
        </w:rPr>
        <w:t xml:space="preserve">  Accessible Pedestrian Signal (APS) buttons shall be installed at any location where they currently exist.  All </w:t>
      </w:r>
      <w:proofErr w:type="gramStart"/>
      <w:r w:rsidR="6CB11684" w:rsidRPr="527BCBB4">
        <w:rPr>
          <w:rFonts w:eastAsia="Arial" w:cs="Arial"/>
        </w:rPr>
        <w:t>p</w:t>
      </w:r>
      <w:r w:rsidR="091EEDC4" w:rsidRPr="527BCBB4">
        <w:rPr>
          <w:rFonts w:eastAsia="Arial" w:cs="Arial"/>
        </w:rPr>
        <w:t>ush-button</w:t>
      </w:r>
      <w:r w:rsidR="24BA33EA" w:rsidRPr="527BCBB4">
        <w:rPr>
          <w:rFonts w:eastAsia="Arial" w:cs="Arial"/>
        </w:rPr>
        <w:t>s</w:t>
      </w:r>
      <w:proofErr w:type="gramEnd"/>
      <w:r w:rsidR="24BA33EA" w:rsidRPr="527BCBB4">
        <w:rPr>
          <w:rFonts w:eastAsia="Arial" w:cs="Arial"/>
        </w:rPr>
        <w:t xml:space="preserve"> shall be latching</w:t>
      </w:r>
      <w:r w:rsidR="4AF33625" w:rsidRPr="527BCBB4">
        <w:rPr>
          <w:rFonts w:eastAsia="Arial" w:cs="Arial"/>
        </w:rPr>
        <w:t xml:space="preserve"> and have </w:t>
      </w:r>
      <w:r w:rsidR="50E35861" w:rsidRPr="527BCBB4">
        <w:rPr>
          <w:rFonts w:eastAsia="Arial" w:cs="Arial"/>
        </w:rPr>
        <w:t>MUTCD R10-3e signs with proper arrows.</w:t>
      </w:r>
    </w:p>
    <w:p w14:paraId="2A77C4B7" w14:textId="679224D6" w:rsidR="62E596AA" w:rsidRDefault="62E596AA" w:rsidP="527BCBB4">
      <w:pPr>
        <w:rPr>
          <w:rFonts w:eastAsia="Arial" w:cs="Arial"/>
        </w:rPr>
      </w:pPr>
    </w:p>
    <w:p w14:paraId="7152ECBB" w14:textId="035081F5" w:rsidR="62E596AA" w:rsidRDefault="33DCA420" w:rsidP="527BCBB4">
      <w:pPr>
        <w:pStyle w:val="ListParagraph"/>
        <w:numPr>
          <w:ilvl w:val="0"/>
          <w:numId w:val="7"/>
        </w:numPr>
        <w:rPr>
          <w:rFonts w:eastAsia="Arial" w:cs="Arial"/>
        </w:rPr>
      </w:pPr>
      <w:r w:rsidRPr="527BCBB4">
        <w:rPr>
          <w:rFonts w:eastAsia="Arial" w:cs="Arial"/>
        </w:rPr>
        <w:t>Uninterrupt</w:t>
      </w:r>
      <w:r w:rsidR="1FCF8BD0" w:rsidRPr="527BCBB4">
        <w:rPr>
          <w:rFonts w:eastAsia="Arial" w:cs="Arial"/>
        </w:rPr>
        <w:t>a</w:t>
      </w:r>
      <w:r w:rsidRPr="527BCBB4">
        <w:rPr>
          <w:rFonts w:eastAsia="Arial" w:cs="Arial"/>
        </w:rPr>
        <w:t>ble Power Supply</w:t>
      </w:r>
      <w:r w:rsidR="657785E4" w:rsidRPr="527BCBB4">
        <w:rPr>
          <w:rFonts w:eastAsia="Arial" w:cs="Arial"/>
        </w:rPr>
        <w:t xml:space="preserve">.  </w:t>
      </w:r>
      <w:r w:rsidRPr="527BCBB4">
        <w:rPr>
          <w:rFonts w:eastAsia="Arial" w:cs="Arial"/>
        </w:rPr>
        <w:t>All temporary traffic signal installations shall have</w:t>
      </w:r>
      <w:r w:rsidR="5E41FF72" w:rsidRPr="527BCBB4">
        <w:rPr>
          <w:rFonts w:eastAsia="Arial" w:cs="Arial"/>
        </w:rPr>
        <w:t xml:space="preserve"> an </w:t>
      </w:r>
      <w:r w:rsidRPr="527BCBB4">
        <w:rPr>
          <w:rFonts w:eastAsia="Arial" w:cs="Arial"/>
        </w:rPr>
        <w:t>Uninterrupt</w:t>
      </w:r>
      <w:r w:rsidR="1FCF8BD0" w:rsidRPr="527BCBB4">
        <w:rPr>
          <w:rFonts w:eastAsia="Arial" w:cs="Arial"/>
        </w:rPr>
        <w:t>a</w:t>
      </w:r>
      <w:r w:rsidRPr="527BCBB4">
        <w:rPr>
          <w:rFonts w:eastAsia="Arial" w:cs="Arial"/>
        </w:rPr>
        <w:t>ble Power Supply (UPS).</w:t>
      </w:r>
      <w:r w:rsidR="4F300A44" w:rsidRPr="527BCBB4">
        <w:rPr>
          <w:rFonts w:eastAsia="Arial" w:cs="Arial"/>
        </w:rPr>
        <w:t xml:space="preserve">  </w:t>
      </w:r>
      <w:r w:rsidRPr="527BCBB4">
        <w:rPr>
          <w:rFonts w:eastAsia="Arial" w:cs="Arial"/>
        </w:rPr>
        <w:t xml:space="preserve">The UPS cabinet shall be mounted to the temporary traffic signal cabinet and </w:t>
      </w:r>
      <w:r w:rsidR="150023A4" w:rsidRPr="527BCBB4">
        <w:rPr>
          <w:rFonts w:eastAsia="Arial" w:cs="Arial"/>
        </w:rPr>
        <w:t xml:space="preserve">shall be according to the applicable portions of Section 862 of the Standard Specifications and as modified in </w:t>
      </w:r>
      <w:r w:rsidR="3B34A72D" w:rsidRPr="527BCBB4">
        <w:rPr>
          <w:rFonts w:eastAsia="Arial" w:cs="Arial"/>
          <w:szCs w:val="22"/>
        </w:rPr>
        <w:t xml:space="preserve">the current District One Traffic Signal Special Provision </w:t>
      </w:r>
      <w:r w:rsidR="150023A4" w:rsidRPr="527BCBB4">
        <w:rPr>
          <w:rFonts w:eastAsia="Arial" w:cs="Arial"/>
        </w:rPr>
        <w:t>862.01TS UNITERRUPTABLE POWER SUPPLY, SPECIAL</w:t>
      </w:r>
      <w:r w:rsidR="1E6B8212" w:rsidRPr="527BCBB4">
        <w:rPr>
          <w:rFonts w:eastAsia="Arial" w:cs="Arial"/>
        </w:rPr>
        <w:t>.</w:t>
      </w:r>
    </w:p>
    <w:p w14:paraId="624ACC24" w14:textId="11DCC03D" w:rsidR="62E596AA" w:rsidRDefault="62E596AA" w:rsidP="527BCBB4">
      <w:pPr>
        <w:rPr>
          <w:rFonts w:eastAsia="Arial" w:cs="Arial"/>
        </w:rPr>
      </w:pPr>
    </w:p>
    <w:p w14:paraId="6B339A53" w14:textId="28A5F736" w:rsidR="62E596AA" w:rsidRDefault="33DCA420" w:rsidP="527BCBB4">
      <w:pPr>
        <w:pStyle w:val="ListParagraph"/>
        <w:numPr>
          <w:ilvl w:val="0"/>
          <w:numId w:val="7"/>
        </w:numPr>
        <w:rPr>
          <w:rFonts w:eastAsia="Arial" w:cs="Arial"/>
        </w:rPr>
      </w:pPr>
      <w:r w:rsidRPr="527BCBB4">
        <w:rPr>
          <w:rFonts w:eastAsia="Arial" w:cs="Arial"/>
        </w:rPr>
        <w:t>Signs.</w:t>
      </w:r>
      <w:r w:rsidR="04701195" w:rsidRPr="527BCBB4">
        <w:rPr>
          <w:rFonts w:eastAsia="Arial" w:cs="Arial"/>
        </w:rPr>
        <w:t xml:space="preserve">  </w:t>
      </w:r>
      <w:r w:rsidRPr="527BCBB4">
        <w:rPr>
          <w:rFonts w:eastAsia="Arial" w:cs="Arial"/>
        </w:rPr>
        <w:t>All existing signs shall be removed from existing poles and relocated to the temporary signal</w:t>
      </w:r>
      <w:r w:rsidR="34690BDC" w:rsidRPr="527BCBB4">
        <w:rPr>
          <w:rFonts w:eastAsia="Arial" w:cs="Arial"/>
        </w:rPr>
        <w:t xml:space="preserve">.  </w:t>
      </w:r>
      <w:r w:rsidRPr="527BCBB4">
        <w:rPr>
          <w:rFonts w:eastAsia="Arial" w:cs="Arial"/>
        </w:rPr>
        <w:t>If new mast arm assembly and pole(s) and posts are specified for the permanent signals, the signs shall be relocated to the new equipment at no extra cost.  Any signs that are required for the temporary traffic signal shall be provided as shown on the plans or as directed by the Engineer.</w:t>
      </w:r>
      <w:r w:rsidR="13BE85D2" w:rsidRPr="527BCBB4">
        <w:rPr>
          <w:rFonts w:eastAsia="Arial" w:cs="Arial"/>
        </w:rPr>
        <w:t xml:space="preserve">  </w:t>
      </w:r>
      <w:r w:rsidRPr="527BCBB4">
        <w:rPr>
          <w:rFonts w:eastAsia="Arial" w:cs="Arial"/>
        </w:rPr>
        <w:t xml:space="preserve">Relocation, removing, </w:t>
      </w:r>
      <w:proofErr w:type="gramStart"/>
      <w:r w:rsidRPr="527BCBB4">
        <w:rPr>
          <w:rFonts w:eastAsia="Arial" w:cs="Arial"/>
        </w:rPr>
        <w:t>bagging</w:t>
      </w:r>
      <w:proofErr w:type="gramEnd"/>
      <w:r w:rsidRPr="527BCBB4">
        <w:rPr>
          <w:rFonts w:eastAsia="Arial" w:cs="Arial"/>
        </w:rPr>
        <w:t xml:space="preserve"> and installing signs for the various construction stages shall be provided as shown on the plans or as directed by the Engineer.</w:t>
      </w:r>
      <w:r w:rsidR="7244B2AC" w:rsidRPr="527BCBB4">
        <w:rPr>
          <w:rFonts w:eastAsia="Arial" w:cs="Arial"/>
        </w:rPr>
        <w:t xml:space="preserve">  </w:t>
      </w:r>
      <w:r w:rsidR="2E560FCE" w:rsidRPr="527BCBB4">
        <w:rPr>
          <w:rFonts w:eastAsia="Arial" w:cs="Arial"/>
        </w:rPr>
        <w:t>If Illuminated Street Name Signs exist</w:t>
      </w:r>
      <w:r w:rsidR="497C760F" w:rsidRPr="527BCBB4">
        <w:rPr>
          <w:rFonts w:eastAsia="Arial" w:cs="Arial"/>
        </w:rPr>
        <w:t>,</w:t>
      </w:r>
      <w:r w:rsidR="2E560FCE" w:rsidRPr="527BCBB4">
        <w:rPr>
          <w:rFonts w:eastAsia="Arial" w:cs="Arial"/>
        </w:rPr>
        <w:t xml:space="preserve"> they shall be taken down and stored by the </w:t>
      </w:r>
      <w:r w:rsidR="0EDE93BB" w:rsidRPr="527BCBB4">
        <w:rPr>
          <w:rFonts w:eastAsia="Arial" w:cs="Arial"/>
        </w:rPr>
        <w:t>C</w:t>
      </w:r>
      <w:r w:rsidR="2E560FCE" w:rsidRPr="527BCBB4">
        <w:rPr>
          <w:rFonts w:eastAsia="Arial" w:cs="Arial"/>
        </w:rPr>
        <w:t>ontractor</w:t>
      </w:r>
      <w:r w:rsidR="121CD137" w:rsidRPr="527BCBB4">
        <w:rPr>
          <w:rFonts w:eastAsia="Arial" w:cs="Arial"/>
        </w:rPr>
        <w:t>,</w:t>
      </w:r>
      <w:r w:rsidR="2E560FCE" w:rsidRPr="527BCBB4">
        <w:rPr>
          <w:rFonts w:eastAsia="Arial" w:cs="Arial"/>
        </w:rPr>
        <w:t xml:space="preserve"> and</w:t>
      </w:r>
      <w:r w:rsidR="0063D213" w:rsidRPr="527BCBB4">
        <w:rPr>
          <w:rFonts w:eastAsia="Arial" w:cs="Arial"/>
        </w:rPr>
        <w:t xml:space="preserve"> the Contractor shall furnish</w:t>
      </w:r>
      <w:r w:rsidR="3439B96B" w:rsidRPr="527BCBB4">
        <w:rPr>
          <w:rFonts w:eastAsia="Arial" w:cs="Arial"/>
        </w:rPr>
        <w:t xml:space="preserve"> </w:t>
      </w:r>
      <w:r w:rsidR="6E530F55" w:rsidRPr="527BCBB4">
        <w:rPr>
          <w:rFonts w:eastAsia="Arial" w:cs="Arial"/>
        </w:rPr>
        <w:t>reflectorized</w:t>
      </w:r>
      <w:r w:rsidR="2E560FCE" w:rsidRPr="527BCBB4">
        <w:rPr>
          <w:rFonts w:eastAsia="Arial" w:cs="Arial"/>
        </w:rPr>
        <w:t xml:space="preserve"> street name signs on the temporary traffic signal installation.</w:t>
      </w:r>
    </w:p>
    <w:p w14:paraId="5C991371" w14:textId="312624B9" w:rsidR="62E596AA" w:rsidRDefault="62E596AA" w:rsidP="527BCBB4">
      <w:pPr>
        <w:rPr>
          <w:rFonts w:eastAsia="Arial" w:cs="Arial"/>
        </w:rPr>
      </w:pPr>
    </w:p>
    <w:p w14:paraId="2EABED3A" w14:textId="772AD01C" w:rsidR="62E596AA" w:rsidRDefault="33DCA420" w:rsidP="527BCBB4">
      <w:pPr>
        <w:pStyle w:val="ListParagraph"/>
        <w:numPr>
          <w:ilvl w:val="0"/>
          <w:numId w:val="7"/>
        </w:numPr>
        <w:rPr>
          <w:rFonts w:eastAsia="Arial" w:cs="Arial"/>
        </w:rPr>
      </w:pPr>
      <w:r w:rsidRPr="527BCBB4">
        <w:rPr>
          <w:rFonts w:eastAsia="Arial" w:cs="Arial"/>
        </w:rPr>
        <w:t>Energy Charges. The electrical utility energy charges for the operation of the temporary traffic signal installation shall be paid for by others if the installation replaces an existing signal.</w:t>
      </w:r>
      <w:r w:rsidR="1C88DC11" w:rsidRPr="527BCBB4">
        <w:rPr>
          <w:rFonts w:eastAsia="Arial" w:cs="Arial"/>
        </w:rPr>
        <w:t xml:space="preserve">  </w:t>
      </w:r>
      <w:r w:rsidRPr="527BCBB4">
        <w:rPr>
          <w:rFonts w:eastAsia="Arial" w:cs="Arial"/>
        </w:rPr>
        <w:t>Otherwise</w:t>
      </w:r>
      <w:r w:rsidR="22C29154" w:rsidRPr="527BCBB4">
        <w:rPr>
          <w:rFonts w:eastAsia="Arial" w:cs="Arial"/>
        </w:rPr>
        <w:t xml:space="preserve">, </w:t>
      </w:r>
      <w:r w:rsidRPr="527BCBB4">
        <w:rPr>
          <w:rFonts w:eastAsia="Arial" w:cs="Arial"/>
        </w:rPr>
        <w:t>charges shall be paid for under 109.05 of the Standard Specifications.</w:t>
      </w:r>
    </w:p>
    <w:p w14:paraId="61EEE220" w14:textId="07BEA29F" w:rsidR="62E596AA" w:rsidRDefault="62E596AA" w:rsidP="527BCBB4">
      <w:pPr>
        <w:rPr>
          <w:rFonts w:eastAsia="Arial" w:cs="Arial"/>
        </w:rPr>
      </w:pPr>
    </w:p>
    <w:p w14:paraId="7A25484F" w14:textId="7DE4B302" w:rsidR="62E596AA" w:rsidRDefault="33DCA420" w:rsidP="527BCBB4">
      <w:pPr>
        <w:pStyle w:val="ListParagraph"/>
        <w:numPr>
          <w:ilvl w:val="0"/>
          <w:numId w:val="7"/>
        </w:numPr>
        <w:rPr>
          <w:rFonts w:eastAsia="Arial" w:cs="Arial"/>
        </w:rPr>
      </w:pPr>
      <w:r w:rsidRPr="527BCBB4">
        <w:rPr>
          <w:rFonts w:eastAsia="Arial" w:cs="Arial"/>
        </w:rPr>
        <w:t>Maintenance.</w:t>
      </w:r>
    </w:p>
    <w:p w14:paraId="16A3E8D8" w14:textId="008FEBFB" w:rsidR="5FA59F22" w:rsidRDefault="5FA59F22" w:rsidP="527BCBB4">
      <w:pPr>
        <w:ind w:left="1080" w:hanging="360"/>
        <w:rPr>
          <w:rFonts w:eastAsia="Arial" w:cs="Arial"/>
        </w:rPr>
      </w:pPr>
    </w:p>
    <w:p w14:paraId="0BCBFA5F" w14:textId="347EE859" w:rsidR="4D26946E" w:rsidRDefault="62C15047" w:rsidP="527BCBB4">
      <w:pPr>
        <w:pStyle w:val="ListParagraph"/>
        <w:numPr>
          <w:ilvl w:val="0"/>
          <w:numId w:val="6"/>
        </w:numPr>
        <w:rPr>
          <w:rFonts w:eastAsia="Arial" w:cs="Arial"/>
        </w:rPr>
      </w:pPr>
      <w:r w:rsidRPr="527BCBB4">
        <w:rPr>
          <w:rFonts w:eastAsia="Arial" w:cs="Arial"/>
        </w:rPr>
        <w:t xml:space="preserve">Maintenance shall meet the requirements of the Standard Specifications and the </w:t>
      </w:r>
      <w:r w:rsidR="684D8350" w:rsidRPr="527BCBB4">
        <w:rPr>
          <w:rFonts w:eastAsia="Arial" w:cs="Arial"/>
        </w:rPr>
        <w:t>“</w:t>
      </w:r>
      <w:r w:rsidRPr="527BCBB4">
        <w:rPr>
          <w:rFonts w:eastAsia="Arial" w:cs="Arial"/>
        </w:rPr>
        <w:t xml:space="preserve">Maintenance and Responsibility </w:t>
      </w:r>
      <w:r w:rsidR="3E67F2AB" w:rsidRPr="527BCBB4">
        <w:rPr>
          <w:rFonts w:eastAsia="Arial" w:cs="Arial"/>
          <w:szCs w:val="22"/>
        </w:rPr>
        <w:t xml:space="preserve">of Traffic Signal and Flashing Beacon Installations” </w:t>
      </w:r>
      <w:r w:rsidRPr="527BCBB4">
        <w:rPr>
          <w:rFonts w:eastAsia="Arial" w:cs="Arial"/>
        </w:rPr>
        <w:t xml:space="preserve">section of </w:t>
      </w:r>
      <w:r w:rsidRPr="527BCBB4">
        <w:rPr>
          <w:rFonts w:eastAsia="Arial" w:cs="Arial"/>
          <w:szCs w:val="22"/>
        </w:rPr>
        <w:t>the current District One Traffic Signal Special Provision</w:t>
      </w:r>
      <w:r w:rsidR="04CB398A" w:rsidRPr="527BCBB4">
        <w:rPr>
          <w:rFonts w:eastAsia="Arial" w:cs="Arial"/>
          <w:szCs w:val="22"/>
        </w:rPr>
        <w:t xml:space="preserve"> </w:t>
      </w:r>
      <w:r w:rsidRPr="527BCBB4">
        <w:rPr>
          <w:rFonts w:eastAsia="Arial" w:cs="Arial"/>
        </w:rPr>
        <w:t>800.01TS TRAFFIC SIGNAL GENERAL REQUIREMENTS</w:t>
      </w:r>
      <w:r w:rsidR="69E8850E" w:rsidRPr="527BCBB4">
        <w:rPr>
          <w:rFonts w:eastAsia="Arial" w:cs="Arial"/>
        </w:rPr>
        <w:t>.</w:t>
      </w:r>
    </w:p>
    <w:p w14:paraId="4608FA02" w14:textId="49D56FF9" w:rsidR="4D26946E" w:rsidRDefault="4D26946E" w:rsidP="527BCBB4">
      <w:pPr>
        <w:rPr>
          <w:rFonts w:eastAsia="Arial" w:cs="Arial"/>
        </w:rPr>
      </w:pPr>
    </w:p>
    <w:p w14:paraId="02F2745A" w14:textId="3E4192E7" w:rsidR="4D26946E" w:rsidRDefault="62C15047" w:rsidP="527BCBB4">
      <w:pPr>
        <w:pStyle w:val="ListParagraph"/>
        <w:numPr>
          <w:ilvl w:val="0"/>
          <w:numId w:val="6"/>
        </w:numPr>
        <w:rPr>
          <w:rFonts w:eastAsia="Arial" w:cs="Arial"/>
        </w:rPr>
      </w:pPr>
      <w:r w:rsidRPr="527BCBB4">
        <w:rPr>
          <w:rFonts w:eastAsia="Arial" w:cs="Arial"/>
        </w:rPr>
        <w:t>Maintenance of temporary signals and of the existing signals shall be included in the cost of the TEMPORARY TRAFFIC SIGNAL INSTALLATION pay item.</w:t>
      </w:r>
      <w:r w:rsidR="3131A61C" w:rsidRPr="527BCBB4">
        <w:rPr>
          <w:rFonts w:eastAsia="Arial" w:cs="Arial"/>
        </w:rPr>
        <w:t xml:space="preserve"> </w:t>
      </w:r>
      <w:r w:rsidRPr="527BCBB4">
        <w:rPr>
          <w:rFonts w:eastAsia="Arial" w:cs="Arial"/>
        </w:rPr>
        <w:t xml:space="preserve"> When temporary traffic signals are to be installed at locations where existing signals are presently operating, the Contractor shall be fully responsible for the maintenance of the existing signal installation as soon as they begin any physical work on the Contract or any portion thereof.</w:t>
      </w:r>
    </w:p>
    <w:p w14:paraId="58566173" w14:textId="71A5D1F2" w:rsidR="4D26946E" w:rsidRDefault="4D26946E" w:rsidP="527BCBB4">
      <w:pPr>
        <w:rPr>
          <w:rFonts w:eastAsia="Arial" w:cs="Arial"/>
        </w:rPr>
      </w:pPr>
    </w:p>
    <w:p w14:paraId="52E4B0D8" w14:textId="1CD397D3" w:rsidR="4D26946E" w:rsidRDefault="62C15047" w:rsidP="527BCBB4">
      <w:pPr>
        <w:pStyle w:val="ListParagraph"/>
        <w:numPr>
          <w:ilvl w:val="0"/>
          <w:numId w:val="6"/>
        </w:numPr>
        <w:rPr>
          <w:rFonts w:eastAsia="Arial" w:cs="Arial"/>
        </w:rPr>
      </w:pPr>
      <w:r w:rsidRPr="527BCBB4">
        <w:rPr>
          <w:rFonts w:eastAsia="Arial" w:cs="Arial"/>
          <w:szCs w:val="22"/>
        </w:rPr>
        <w:t>The temporary signal responsibility shall begin at the start of temporary signal construction and shall end with the removal of the signal as directed by the Engineer.</w:t>
      </w:r>
    </w:p>
    <w:p w14:paraId="460DE250" w14:textId="741D352C" w:rsidR="5FA59F22" w:rsidRDefault="5FA59F22" w:rsidP="527BCBB4">
      <w:pPr>
        <w:ind w:left="1440" w:hanging="360"/>
        <w:rPr>
          <w:rFonts w:eastAsia="Arial" w:cs="Arial"/>
        </w:rPr>
      </w:pPr>
    </w:p>
    <w:p w14:paraId="04721D73" w14:textId="2C9E5681" w:rsidR="00C21F63" w:rsidRPr="00AF344A" w:rsidRDefault="33DCA420" w:rsidP="527BCBB4">
      <w:pPr>
        <w:pStyle w:val="ListParagraph"/>
        <w:numPr>
          <w:ilvl w:val="0"/>
          <w:numId w:val="4"/>
        </w:numPr>
        <w:rPr>
          <w:rFonts w:eastAsia="Arial" w:cs="Arial"/>
        </w:rPr>
      </w:pPr>
      <w:r w:rsidRPr="527BCBB4">
        <w:rPr>
          <w:rFonts w:eastAsia="Arial" w:cs="Arial"/>
        </w:rPr>
        <w:t>Temporary Traffic Signals for Bridge Projects</w:t>
      </w:r>
      <w:r w:rsidR="43701EBB" w:rsidRPr="527BCBB4">
        <w:rPr>
          <w:rFonts w:eastAsia="Arial" w:cs="Arial"/>
        </w:rPr>
        <w:t xml:space="preserve">.  </w:t>
      </w:r>
      <w:r w:rsidRPr="527BCBB4">
        <w:rPr>
          <w:rFonts w:eastAsia="Arial" w:cs="Arial"/>
        </w:rPr>
        <w:t xml:space="preserve">Temporary Traffic Signals for bridge projects shall follow the State Standards, Standard Specifications, </w:t>
      </w:r>
      <w:r w:rsidR="6EEE46FD" w:rsidRPr="527BCBB4">
        <w:rPr>
          <w:rFonts w:eastAsia="Arial" w:cs="Arial"/>
        </w:rPr>
        <w:t xml:space="preserve">Special </w:t>
      </w:r>
      <w:proofErr w:type="gramStart"/>
      <w:r w:rsidR="6EEE46FD" w:rsidRPr="527BCBB4">
        <w:rPr>
          <w:rFonts w:eastAsia="Arial" w:cs="Arial"/>
        </w:rPr>
        <w:t>Provisions</w:t>
      </w:r>
      <w:proofErr w:type="gramEnd"/>
      <w:r w:rsidRPr="527BCBB4">
        <w:rPr>
          <w:rFonts w:eastAsia="Arial" w:cs="Arial"/>
        </w:rPr>
        <w:t xml:space="preserve"> and any plans for Bridge Temporary Traffic Signals included in the </w:t>
      </w:r>
      <w:r w:rsidR="75CC0946" w:rsidRPr="527BCBB4">
        <w:rPr>
          <w:rFonts w:eastAsia="Arial" w:cs="Arial"/>
        </w:rPr>
        <w:t>C</w:t>
      </w:r>
      <w:r w:rsidR="68CD9A4F" w:rsidRPr="527BCBB4">
        <w:rPr>
          <w:rFonts w:eastAsia="Arial" w:cs="Arial"/>
        </w:rPr>
        <w:t>ontract</w:t>
      </w:r>
      <w:r w:rsidRPr="527BCBB4">
        <w:rPr>
          <w:rFonts w:eastAsia="Arial" w:cs="Arial"/>
        </w:rPr>
        <w:t>.</w:t>
      </w:r>
      <w:r w:rsidR="53DEA61A" w:rsidRPr="527BCBB4">
        <w:rPr>
          <w:rFonts w:eastAsia="Arial" w:cs="Arial"/>
        </w:rPr>
        <w:t xml:space="preserve">  </w:t>
      </w:r>
      <w:r w:rsidRPr="527BCBB4">
        <w:rPr>
          <w:rFonts w:eastAsia="Arial" w:cs="Arial"/>
        </w:rPr>
        <w:t>The installation shall meet the Standard Specifications and all other requirements in this TEMPORARY TRAFFIC SIGNAL INSTALLATION specification.</w:t>
      </w:r>
      <w:r w:rsidR="1E5E7136" w:rsidRPr="527BCBB4">
        <w:rPr>
          <w:rFonts w:eastAsia="Arial" w:cs="Arial"/>
        </w:rPr>
        <w:t xml:space="preserve">  </w:t>
      </w:r>
      <w:r w:rsidRPr="527BCBB4">
        <w:rPr>
          <w:rFonts w:eastAsia="Arial" w:cs="Arial"/>
        </w:rPr>
        <w:t>In addition</w:t>
      </w:r>
      <w:r w:rsidR="36AAA06F" w:rsidRPr="527BCBB4">
        <w:rPr>
          <w:rFonts w:eastAsia="Arial" w:cs="Arial"/>
        </w:rPr>
        <w:t>,</w:t>
      </w:r>
      <w:r w:rsidRPr="527BCBB4">
        <w:rPr>
          <w:rFonts w:eastAsia="Arial" w:cs="Arial"/>
        </w:rPr>
        <w:t xml:space="preserve"> all </w:t>
      </w:r>
      <w:r w:rsidRPr="527BCBB4">
        <w:rPr>
          <w:rFonts w:eastAsia="Arial" w:cs="Arial"/>
        </w:rPr>
        <w:lastRenderedPageBreak/>
        <w:t>electric cable shall be aerially suspended at a minimum height of 18 f</w:t>
      </w:r>
      <w:r w:rsidR="6BC537B3" w:rsidRPr="527BCBB4">
        <w:rPr>
          <w:rFonts w:eastAsia="Arial" w:cs="Arial"/>
        </w:rPr>
        <w:t>t</w:t>
      </w:r>
      <w:r w:rsidRPr="527BCBB4">
        <w:rPr>
          <w:rFonts w:eastAsia="Arial" w:cs="Arial"/>
        </w:rPr>
        <w:t xml:space="preserve"> (5.5m) on temporary wood poles (Class 5 or better) of 45 ft (13.7 m) minimum height.  The signal heads shall be span wire mounted or bracket mounted to the wood pole or as directed by the Engineer.</w:t>
      </w:r>
      <w:r w:rsidR="5178852F" w:rsidRPr="527BCBB4">
        <w:rPr>
          <w:rFonts w:eastAsia="Arial" w:cs="Arial"/>
        </w:rPr>
        <w:t xml:space="preserve">  </w:t>
      </w:r>
      <w:r w:rsidRPr="527BCBB4">
        <w:rPr>
          <w:rFonts w:eastAsia="Arial" w:cs="Arial"/>
        </w:rPr>
        <w:t>The Controller cabinet shall be mounted to the wood pole as shown in the plans, or as directed by the Engineer.</w:t>
      </w:r>
      <w:r w:rsidR="42597926" w:rsidRPr="527BCBB4">
        <w:rPr>
          <w:rFonts w:eastAsia="Arial" w:cs="Arial"/>
        </w:rPr>
        <w:t xml:space="preserve">  </w:t>
      </w:r>
      <w:r w:rsidR="0529B11C" w:rsidRPr="527BCBB4">
        <w:rPr>
          <w:rFonts w:eastAsia="Arial" w:cs="Arial"/>
        </w:rPr>
        <w:t>A v</w:t>
      </w:r>
      <w:r w:rsidRPr="527BCBB4">
        <w:rPr>
          <w:rFonts w:eastAsia="Arial" w:cs="Arial"/>
        </w:rPr>
        <w:t>ideo vehicle detection system may be used in place of detector loops as approved by the Engineer</w:t>
      </w:r>
      <w:r w:rsidR="36FF600B" w:rsidRPr="527BCBB4">
        <w:rPr>
          <w:rFonts w:eastAsia="Arial" w:cs="Arial"/>
        </w:rPr>
        <w:t xml:space="preserve"> or as shown in the </w:t>
      </w:r>
      <w:r w:rsidR="0ECCC73D" w:rsidRPr="527BCBB4">
        <w:rPr>
          <w:rFonts w:eastAsia="Arial" w:cs="Arial"/>
        </w:rPr>
        <w:t>C</w:t>
      </w:r>
      <w:r w:rsidR="36FF600B" w:rsidRPr="527BCBB4">
        <w:rPr>
          <w:rFonts w:eastAsia="Arial" w:cs="Arial"/>
        </w:rPr>
        <w:t>ontract.</w:t>
      </w:r>
    </w:p>
    <w:p w14:paraId="345941C2" w14:textId="545F821A" w:rsidR="00C21F63" w:rsidRPr="00AF344A" w:rsidRDefault="00C21F63" w:rsidP="527BCBB4">
      <w:pPr>
        <w:rPr>
          <w:rFonts w:eastAsia="Arial" w:cs="Arial"/>
        </w:rPr>
      </w:pPr>
    </w:p>
    <w:p w14:paraId="39D592A0" w14:textId="75BFCB97" w:rsidR="00C21F63" w:rsidRPr="00AF344A" w:rsidRDefault="06BDBA45" w:rsidP="527BCBB4">
      <w:pPr>
        <w:pStyle w:val="ListParagraph"/>
        <w:numPr>
          <w:ilvl w:val="0"/>
          <w:numId w:val="4"/>
        </w:numPr>
        <w:rPr>
          <w:rFonts w:eastAsia="Arial" w:cs="Arial"/>
        </w:rPr>
      </w:pPr>
      <w:r w:rsidRPr="527BCBB4">
        <w:rPr>
          <w:rFonts w:eastAsia="Arial" w:cs="Arial"/>
        </w:rPr>
        <w:t>Temporary Portable Traffic Signal for Bridge Projects.</w:t>
      </w:r>
    </w:p>
    <w:p w14:paraId="6846E406" w14:textId="3AD86CD3" w:rsidR="00C21F63" w:rsidRPr="00AF344A" w:rsidRDefault="00C21F63" w:rsidP="527BCBB4">
      <w:pPr>
        <w:rPr>
          <w:rFonts w:eastAsia="Arial" w:cs="Arial"/>
        </w:rPr>
      </w:pPr>
    </w:p>
    <w:p w14:paraId="467F1391" w14:textId="3088E46D" w:rsidR="00C21F63" w:rsidRPr="00AF344A" w:rsidRDefault="06BDBA45" w:rsidP="527BCBB4">
      <w:pPr>
        <w:pStyle w:val="ListParagraph"/>
        <w:numPr>
          <w:ilvl w:val="0"/>
          <w:numId w:val="3"/>
        </w:numPr>
        <w:rPr>
          <w:rFonts w:eastAsia="Arial" w:cs="Arial"/>
        </w:rPr>
      </w:pPr>
      <w:r w:rsidRPr="527BCBB4">
        <w:rPr>
          <w:rFonts w:eastAsia="Arial" w:cs="Arial"/>
        </w:rPr>
        <w:t>The controller</w:t>
      </w:r>
      <w:r w:rsidR="19A5C553" w:rsidRPr="527BCBB4">
        <w:rPr>
          <w:rFonts w:eastAsia="Arial" w:cs="Arial"/>
        </w:rPr>
        <w:t xml:space="preserve"> </w:t>
      </w:r>
      <w:r w:rsidR="1080CED7" w:rsidRPr="527BCBB4">
        <w:rPr>
          <w:rFonts w:eastAsia="Arial" w:cs="Arial"/>
        </w:rPr>
        <w:t xml:space="preserve">and cabinet shall be NEMA type designed for </w:t>
      </w:r>
      <w:r w:rsidR="0D2713EA" w:rsidRPr="527BCBB4">
        <w:rPr>
          <w:rFonts w:eastAsia="Arial" w:cs="Arial"/>
        </w:rPr>
        <w:t xml:space="preserve">NEMA </w:t>
      </w:r>
      <w:r w:rsidR="19A5C553" w:rsidRPr="527BCBB4">
        <w:rPr>
          <w:rFonts w:eastAsia="Arial" w:cs="Arial"/>
        </w:rPr>
        <w:t>TS2 Type 1</w:t>
      </w:r>
      <w:r w:rsidR="1080CED7" w:rsidRPr="527BCBB4">
        <w:rPr>
          <w:rFonts w:eastAsia="Arial" w:cs="Arial"/>
        </w:rPr>
        <w:t xml:space="preserve"> operation</w:t>
      </w:r>
      <w:r w:rsidR="19A5C553" w:rsidRPr="527BCBB4">
        <w:rPr>
          <w:rFonts w:eastAsia="Arial" w:cs="Arial"/>
        </w:rPr>
        <w:t>.</w:t>
      </w:r>
      <w:r w:rsidR="077A666B" w:rsidRPr="527BCBB4">
        <w:rPr>
          <w:rFonts w:eastAsia="Arial" w:cs="Arial"/>
        </w:rPr>
        <w:t xml:space="preserve">  </w:t>
      </w:r>
      <w:r w:rsidR="1080CED7" w:rsidRPr="527BCBB4">
        <w:rPr>
          <w:rFonts w:eastAsia="Arial" w:cs="Arial"/>
        </w:rPr>
        <w:t xml:space="preserve">Controller and </w:t>
      </w:r>
      <w:r w:rsidRPr="527BCBB4">
        <w:rPr>
          <w:rFonts w:eastAsia="Arial" w:cs="Arial"/>
        </w:rPr>
        <w:t>LED signal displays</w:t>
      </w:r>
      <w:r w:rsidR="19A5C553" w:rsidRPr="527BCBB4">
        <w:rPr>
          <w:rFonts w:eastAsia="Arial" w:cs="Arial"/>
        </w:rPr>
        <w:t xml:space="preserve"> </w:t>
      </w:r>
      <w:r w:rsidRPr="527BCBB4">
        <w:rPr>
          <w:rFonts w:eastAsia="Arial" w:cs="Arial"/>
        </w:rPr>
        <w:t xml:space="preserve">shall meet the </w:t>
      </w:r>
      <w:r w:rsidR="4C76817F" w:rsidRPr="527BCBB4">
        <w:rPr>
          <w:rFonts w:eastAsia="Arial" w:cs="Arial"/>
        </w:rPr>
        <w:t xml:space="preserve">applicable </w:t>
      </w:r>
      <w:r w:rsidRPr="527BCBB4">
        <w:rPr>
          <w:rFonts w:eastAsia="Arial" w:cs="Arial"/>
        </w:rPr>
        <w:t xml:space="preserve">Standard Specifications and all other requirements in this TEMPORARY TRAFFIC SIGNAL INSTALLATION </w:t>
      </w:r>
      <w:r w:rsidR="4C76817F" w:rsidRPr="527BCBB4">
        <w:rPr>
          <w:rFonts w:eastAsia="Arial" w:cs="Arial"/>
        </w:rPr>
        <w:t>special provision</w:t>
      </w:r>
      <w:r w:rsidRPr="527BCBB4">
        <w:rPr>
          <w:rFonts w:eastAsia="Arial" w:cs="Arial"/>
        </w:rPr>
        <w:t>.</w:t>
      </w:r>
    </w:p>
    <w:p w14:paraId="1C06C2C5" w14:textId="1C820CAB" w:rsidR="00C21F63" w:rsidRPr="00AF344A" w:rsidRDefault="00C21F63" w:rsidP="527BCBB4">
      <w:pPr>
        <w:rPr>
          <w:rFonts w:eastAsia="Arial" w:cs="Arial"/>
        </w:rPr>
      </w:pPr>
    </w:p>
    <w:p w14:paraId="5A3BDA4D" w14:textId="7E30C1C3" w:rsidR="00C21F63" w:rsidRPr="00AF344A" w:rsidRDefault="06BDBA45" w:rsidP="527BCBB4">
      <w:pPr>
        <w:pStyle w:val="ListParagraph"/>
        <w:numPr>
          <w:ilvl w:val="0"/>
          <w:numId w:val="3"/>
        </w:numPr>
        <w:rPr>
          <w:rFonts w:eastAsia="Arial" w:cs="Arial"/>
        </w:rPr>
      </w:pPr>
      <w:r w:rsidRPr="527BCBB4">
        <w:rPr>
          <w:rFonts w:eastAsia="Arial" w:cs="Arial"/>
        </w:rPr>
        <w:t>Work shall be according to Article 701.18(b) of the Standard Specifications except as noted herein.</w:t>
      </w:r>
    </w:p>
    <w:p w14:paraId="38D73445" w14:textId="3A97A758" w:rsidR="00C21F63" w:rsidRPr="00AF344A" w:rsidRDefault="00C21F63" w:rsidP="527BCBB4">
      <w:pPr>
        <w:rPr>
          <w:rFonts w:eastAsia="Arial" w:cs="Arial"/>
        </w:rPr>
      </w:pPr>
    </w:p>
    <w:p w14:paraId="05E87E9E" w14:textId="458048F8" w:rsidR="00C21F63" w:rsidRPr="00AF344A" w:rsidRDefault="06BDBA45" w:rsidP="527BCBB4">
      <w:pPr>
        <w:pStyle w:val="ListParagraph"/>
        <w:numPr>
          <w:ilvl w:val="0"/>
          <w:numId w:val="3"/>
        </w:numPr>
        <w:rPr>
          <w:rFonts w:eastAsia="Arial" w:cs="Arial"/>
        </w:rPr>
      </w:pPr>
      <w:r w:rsidRPr="527BCBB4">
        <w:rPr>
          <w:rFonts w:eastAsia="Arial" w:cs="Arial"/>
        </w:rPr>
        <w:t>General.</w:t>
      </w:r>
    </w:p>
    <w:p w14:paraId="62EBF3C5" w14:textId="77777777" w:rsidR="00C21F63" w:rsidRPr="00AF344A" w:rsidRDefault="00C21F63" w:rsidP="527BCBB4">
      <w:pPr>
        <w:autoSpaceDE w:val="0"/>
        <w:autoSpaceDN w:val="0"/>
        <w:adjustRightInd w:val="0"/>
        <w:ind w:left="2160" w:hanging="360"/>
        <w:rPr>
          <w:rFonts w:eastAsia="Arial" w:cs="Arial"/>
        </w:rPr>
      </w:pPr>
    </w:p>
    <w:p w14:paraId="0EDAF789" w14:textId="4C419BD8" w:rsidR="00C21F63" w:rsidRPr="00AF344A" w:rsidRDefault="33DCA420" w:rsidP="527BCBB4">
      <w:pPr>
        <w:pStyle w:val="ListParagraph"/>
        <w:numPr>
          <w:ilvl w:val="0"/>
          <w:numId w:val="1"/>
        </w:numPr>
        <w:rPr>
          <w:rFonts w:eastAsia="Arial" w:cs="Arial"/>
        </w:rPr>
      </w:pPr>
      <w:r w:rsidRPr="527BCBB4">
        <w:rPr>
          <w:rFonts w:eastAsia="Arial" w:cs="Arial"/>
        </w:rPr>
        <w:t>The temporary portable bridge traffic signals shall be trailer-mounted units.</w:t>
      </w:r>
      <w:r w:rsidR="4C01AFDE" w:rsidRPr="527BCBB4">
        <w:rPr>
          <w:rFonts w:eastAsia="Arial" w:cs="Arial"/>
        </w:rPr>
        <w:t xml:space="preserve">  </w:t>
      </w:r>
      <w:r w:rsidRPr="527BCBB4">
        <w:rPr>
          <w:rFonts w:eastAsia="Arial" w:cs="Arial"/>
        </w:rPr>
        <w:t>The trailer-mounted units shall be set up securely and level.</w:t>
      </w:r>
      <w:r w:rsidR="3FF0F90F" w:rsidRPr="527BCBB4">
        <w:rPr>
          <w:rFonts w:eastAsia="Arial" w:cs="Arial"/>
        </w:rPr>
        <w:t xml:space="preserve">  </w:t>
      </w:r>
      <w:r w:rsidRPr="527BCBB4">
        <w:rPr>
          <w:rFonts w:eastAsia="Arial" w:cs="Arial"/>
        </w:rPr>
        <w:t>Each unit shall be self-contained and consist of two signal heads. The left signal head shall be mounted on a mast arm capable of extending over the travel lane.</w:t>
      </w:r>
      <w:r w:rsidR="75D1FEC9" w:rsidRPr="527BCBB4">
        <w:rPr>
          <w:rFonts w:eastAsia="Arial" w:cs="Arial"/>
        </w:rPr>
        <w:t xml:space="preserve">  </w:t>
      </w:r>
      <w:r w:rsidRPr="527BCBB4">
        <w:rPr>
          <w:rFonts w:eastAsia="Arial" w:cs="Arial"/>
        </w:rPr>
        <w:t>Each unit shall contain a solar cell system to facilitate battery charging.</w:t>
      </w:r>
      <w:r w:rsidR="3AF1548B" w:rsidRPr="527BCBB4">
        <w:rPr>
          <w:rFonts w:eastAsia="Arial" w:cs="Arial"/>
        </w:rPr>
        <w:t xml:space="preserve">  </w:t>
      </w:r>
      <w:r w:rsidRPr="527BCBB4">
        <w:rPr>
          <w:rFonts w:eastAsia="Arial" w:cs="Arial"/>
        </w:rPr>
        <w:t xml:space="preserve">There shall be a minimum of </w:t>
      </w:r>
      <w:r w:rsidR="52684642" w:rsidRPr="527BCBB4">
        <w:rPr>
          <w:rFonts w:eastAsia="Arial" w:cs="Arial"/>
        </w:rPr>
        <w:t>twelve (</w:t>
      </w:r>
      <w:r w:rsidRPr="527BCBB4">
        <w:rPr>
          <w:rFonts w:eastAsia="Arial" w:cs="Arial"/>
        </w:rPr>
        <w:t>12</w:t>
      </w:r>
      <w:r w:rsidR="6AECD60B" w:rsidRPr="527BCBB4">
        <w:rPr>
          <w:rFonts w:eastAsia="Arial" w:cs="Arial"/>
        </w:rPr>
        <w:t>)</w:t>
      </w:r>
      <w:r w:rsidRPr="527BCBB4">
        <w:rPr>
          <w:rFonts w:eastAsia="Arial" w:cs="Arial"/>
        </w:rPr>
        <w:t xml:space="preserve"> days backup reserve battery supply and the units shall be capable of operating with a 120 V power supply from a generator or electrical service.</w:t>
      </w:r>
    </w:p>
    <w:p w14:paraId="502CB4EA" w14:textId="7A8EA1EA" w:rsidR="00C21F63" w:rsidRPr="00AF344A" w:rsidRDefault="00C21F63" w:rsidP="527BCBB4">
      <w:pPr>
        <w:rPr>
          <w:rFonts w:eastAsia="Arial" w:cs="Arial"/>
        </w:rPr>
      </w:pPr>
    </w:p>
    <w:p w14:paraId="01A66BAC" w14:textId="5C7FEB26" w:rsidR="00C21F63" w:rsidRPr="00AF344A" w:rsidRDefault="33DCA420" w:rsidP="527BCBB4">
      <w:pPr>
        <w:pStyle w:val="ListParagraph"/>
        <w:numPr>
          <w:ilvl w:val="0"/>
          <w:numId w:val="1"/>
        </w:numPr>
        <w:rPr>
          <w:rFonts w:eastAsia="Arial" w:cs="Arial"/>
        </w:rPr>
      </w:pPr>
      <w:r w:rsidRPr="527BCBB4">
        <w:rPr>
          <w:rFonts w:eastAsia="Arial" w:cs="Arial"/>
        </w:rPr>
        <w:t>All signal heads located over the travel lane shall be mounted at a minimum height of 17 f</w:t>
      </w:r>
      <w:r w:rsidR="1C7E67B0" w:rsidRPr="527BCBB4">
        <w:rPr>
          <w:rFonts w:eastAsia="Arial" w:cs="Arial"/>
        </w:rPr>
        <w:t>t</w:t>
      </w:r>
      <w:r w:rsidRPr="527BCBB4">
        <w:rPr>
          <w:rFonts w:eastAsia="Arial" w:cs="Arial"/>
        </w:rPr>
        <w:t xml:space="preserve"> (5</w:t>
      </w:r>
      <w:r w:rsidR="5549999F" w:rsidRPr="527BCBB4">
        <w:rPr>
          <w:rFonts w:eastAsia="Arial" w:cs="Arial"/>
        </w:rPr>
        <w:t xml:space="preserve"> </w:t>
      </w:r>
      <w:r w:rsidRPr="527BCBB4">
        <w:rPr>
          <w:rFonts w:eastAsia="Arial" w:cs="Arial"/>
        </w:rPr>
        <w:t>m) from the bottom of the signal back plate to the top of the road surface.</w:t>
      </w:r>
      <w:r w:rsidR="5C6E77E8" w:rsidRPr="527BCBB4">
        <w:rPr>
          <w:rFonts w:eastAsia="Arial" w:cs="Arial"/>
        </w:rPr>
        <w:t xml:space="preserve">  </w:t>
      </w:r>
      <w:r w:rsidRPr="527BCBB4">
        <w:rPr>
          <w:rFonts w:eastAsia="Arial" w:cs="Arial"/>
        </w:rPr>
        <w:t>All far right signal heads located outside the travel lane shall be mounted at a minimum height of 8 f</w:t>
      </w:r>
      <w:r w:rsidR="69EC4814" w:rsidRPr="527BCBB4">
        <w:rPr>
          <w:rFonts w:eastAsia="Arial" w:cs="Arial"/>
        </w:rPr>
        <w:t>t</w:t>
      </w:r>
      <w:r w:rsidRPr="527BCBB4">
        <w:rPr>
          <w:rFonts w:eastAsia="Arial" w:cs="Arial"/>
        </w:rPr>
        <w:t xml:space="preserve"> (2.5</w:t>
      </w:r>
      <w:r w:rsidR="0F79DD6F" w:rsidRPr="527BCBB4">
        <w:rPr>
          <w:rFonts w:eastAsia="Arial" w:cs="Arial"/>
        </w:rPr>
        <w:t xml:space="preserve"> </w:t>
      </w:r>
      <w:r w:rsidRPr="527BCBB4">
        <w:rPr>
          <w:rFonts w:eastAsia="Arial" w:cs="Arial"/>
        </w:rPr>
        <w:t>m) from the bottom of the signal back plate to the top of the adjacent travel lane surface.</w:t>
      </w:r>
    </w:p>
    <w:p w14:paraId="32BFCE6E" w14:textId="3AEF1002" w:rsidR="00C21F63" w:rsidRPr="00AF344A" w:rsidRDefault="00C21F63" w:rsidP="527BCBB4">
      <w:pPr>
        <w:rPr>
          <w:rFonts w:eastAsia="Arial" w:cs="Arial"/>
        </w:rPr>
      </w:pPr>
    </w:p>
    <w:p w14:paraId="24A63979" w14:textId="3326A008" w:rsidR="00C21F63" w:rsidRPr="00AF344A" w:rsidRDefault="06BDBA45" w:rsidP="527BCBB4">
      <w:pPr>
        <w:pStyle w:val="ListParagraph"/>
        <w:numPr>
          <w:ilvl w:val="0"/>
          <w:numId w:val="1"/>
        </w:numPr>
        <w:rPr>
          <w:rFonts w:eastAsia="Arial" w:cs="Arial"/>
        </w:rPr>
      </w:pPr>
      <w:r w:rsidRPr="527BCBB4">
        <w:rPr>
          <w:rFonts w:eastAsia="Arial" w:cs="Arial"/>
        </w:rPr>
        <w:t>The long all red intervals for the traffic signal controller shall be adjustable up to 250 seconds in one-second increments.</w:t>
      </w:r>
    </w:p>
    <w:p w14:paraId="09CC4BB5" w14:textId="010F6A74" w:rsidR="00C21F63" w:rsidRPr="00AF344A" w:rsidRDefault="00C21F63" w:rsidP="527BCBB4">
      <w:pPr>
        <w:rPr>
          <w:rFonts w:eastAsia="Arial" w:cs="Arial"/>
        </w:rPr>
      </w:pPr>
    </w:p>
    <w:p w14:paraId="5E92D62D" w14:textId="2F10071E" w:rsidR="00C21F63" w:rsidRPr="00AF344A" w:rsidRDefault="33DCA420" w:rsidP="527BCBB4">
      <w:pPr>
        <w:pStyle w:val="ListParagraph"/>
        <w:numPr>
          <w:ilvl w:val="0"/>
          <w:numId w:val="1"/>
        </w:numPr>
        <w:rPr>
          <w:rFonts w:eastAsia="Arial" w:cs="Arial"/>
        </w:rPr>
      </w:pPr>
      <w:r w:rsidRPr="527BCBB4">
        <w:rPr>
          <w:rFonts w:eastAsia="Arial" w:cs="Arial"/>
        </w:rPr>
        <w:t>As an alternative to detector loops, temporary portable bridge traffic signals may be equipped with other approved methods of vehicle detection and traffic actuation.</w:t>
      </w:r>
    </w:p>
    <w:p w14:paraId="641496E2" w14:textId="07AE2F92" w:rsidR="00C21F63" w:rsidRPr="00AF344A" w:rsidRDefault="00C21F63" w:rsidP="527BCBB4">
      <w:pPr>
        <w:rPr>
          <w:rFonts w:eastAsia="Arial" w:cs="Arial"/>
        </w:rPr>
      </w:pPr>
    </w:p>
    <w:p w14:paraId="71325EE7" w14:textId="61AB0060" w:rsidR="00C21F63" w:rsidRPr="00AF344A" w:rsidRDefault="06BDBA45" w:rsidP="527BCBB4">
      <w:pPr>
        <w:pStyle w:val="ListParagraph"/>
        <w:numPr>
          <w:ilvl w:val="0"/>
          <w:numId w:val="1"/>
        </w:numPr>
        <w:rPr>
          <w:rFonts w:eastAsia="Arial" w:cs="Arial"/>
        </w:rPr>
      </w:pPr>
      <w:r w:rsidRPr="527BCBB4">
        <w:rPr>
          <w:rFonts w:eastAsia="Arial" w:cs="Arial"/>
        </w:rPr>
        <w:t>All portable traffic signal units shall be interconnected using hardwire communication cable.</w:t>
      </w:r>
      <w:r w:rsidR="380BE5C7" w:rsidRPr="527BCBB4">
        <w:rPr>
          <w:rFonts w:eastAsia="Arial" w:cs="Arial"/>
        </w:rPr>
        <w:t xml:space="preserve">  </w:t>
      </w:r>
      <w:r w:rsidRPr="527BCBB4">
        <w:rPr>
          <w:rFonts w:eastAsia="Arial" w:cs="Arial"/>
        </w:rPr>
        <w:t xml:space="preserve">Radio communication equipment may be used only with the approval of the Engineer.  If radio communication is used, a site analysis shall be completed to ensure that there is no interference present </w:t>
      </w:r>
      <w:r w:rsidRPr="527BCBB4">
        <w:rPr>
          <w:rFonts w:eastAsia="Arial" w:cs="Arial"/>
        </w:rPr>
        <w:lastRenderedPageBreak/>
        <w:t>that would affect the traffic signal operation.</w:t>
      </w:r>
      <w:r w:rsidR="24945933" w:rsidRPr="527BCBB4">
        <w:rPr>
          <w:rFonts w:eastAsia="Arial" w:cs="Arial"/>
        </w:rPr>
        <w:t xml:space="preserve">  </w:t>
      </w:r>
      <w:r w:rsidRPr="527BCBB4">
        <w:rPr>
          <w:rFonts w:eastAsia="Arial" w:cs="Arial"/>
        </w:rPr>
        <w:t>The radio equipment shall meet all applicable FCC requirements.</w:t>
      </w:r>
    </w:p>
    <w:p w14:paraId="55BB9A26" w14:textId="0CE7FA34" w:rsidR="00C21F63" w:rsidRPr="00AF344A" w:rsidRDefault="00C21F63" w:rsidP="527BCBB4">
      <w:pPr>
        <w:rPr>
          <w:rFonts w:eastAsia="Arial" w:cs="Arial"/>
        </w:rPr>
      </w:pPr>
    </w:p>
    <w:p w14:paraId="018CAB37" w14:textId="536F390A" w:rsidR="00C21F63" w:rsidRPr="00AF344A" w:rsidRDefault="06BDBA45" w:rsidP="527BCBB4">
      <w:pPr>
        <w:pStyle w:val="ListParagraph"/>
        <w:numPr>
          <w:ilvl w:val="0"/>
          <w:numId w:val="1"/>
        </w:numPr>
        <w:rPr>
          <w:rFonts w:eastAsia="Arial" w:cs="Arial"/>
        </w:rPr>
      </w:pPr>
      <w:r w:rsidRPr="527BCBB4">
        <w:rPr>
          <w:rFonts w:eastAsia="Arial" w:cs="Arial"/>
        </w:rPr>
        <w:t>The temporary portable bridge traffic signal system shall meet the physical display and operational requirements of conventional traffic signals as specified in Part IV and other applicable portions of the currently adopted version of the Manual on Uniform Traffic Control Devices (MUTCD) and the Illinois MUTCD.</w:t>
      </w:r>
      <w:r w:rsidR="7642024E" w:rsidRPr="527BCBB4">
        <w:rPr>
          <w:rFonts w:eastAsia="Arial" w:cs="Arial"/>
        </w:rPr>
        <w:t xml:space="preserve">  </w:t>
      </w:r>
      <w:r w:rsidRPr="527BCBB4">
        <w:rPr>
          <w:rFonts w:eastAsia="Arial" w:cs="Arial"/>
        </w:rPr>
        <w:t>The signal system shall be designed to continuously operate over an ambient temperature range between -30ºF (-34ºC) and 120ºF (48ºC).</w:t>
      </w:r>
      <w:r w:rsidR="7CA898B2" w:rsidRPr="527BCBB4">
        <w:rPr>
          <w:rFonts w:eastAsia="Arial" w:cs="Arial"/>
        </w:rPr>
        <w:t xml:space="preserve">  </w:t>
      </w:r>
      <w:r w:rsidRPr="527BCBB4">
        <w:rPr>
          <w:rFonts w:eastAsia="Arial" w:cs="Arial"/>
        </w:rPr>
        <w:t xml:space="preserve">When not being utilized to inform and direct traffic, portable signals shall be treated as </w:t>
      </w:r>
      <w:r w:rsidR="5B9A6FC0" w:rsidRPr="527BCBB4">
        <w:rPr>
          <w:rFonts w:eastAsia="Arial" w:cs="Arial"/>
        </w:rPr>
        <w:t>non-operating</w:t>
      </w:r>
      <w:r w:rsidRPr="527BCBB4">
        <w:rPr>
          <w:rFonts w:eastAsia="Arial" w:cs="Arial"/>
        </w:rPr>
        <w:t xml:space="preserve"> equipment according to Article 701.11.</w:t>
      </w:r>
    </w:p>
    <w:p w14:paraId="3FE9F23F" w14:textId="77777777" w:rsidR="00C21F63" w:rsidRPr="00AF344A" w:rsidRDefault="00C21F63" w:rsidP="527BCBB4">
      <w:pPr>
        <w:pStyle w:val="DefaultText"/>
        <w:tabs>
          <w:tab w:val="left" w:pos="14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rPr>
          <w:rFonts w:eastAsia="Arial" w:cs="Arial"/>
          <w:sz w:val="22"/>
          <w:szCs w:val="22"/>
        </w:rPr>
      </w:pPr>
    </w:p>
    <w:p w14:paraId="295D3A5E" w14:textId="77777777" w:rsidR="00C21F63" w:rsidRPr="000E5AB1" w:rsidRDefault="06BDBA45" w:rsidP="527BCBB4">
      <w:pPr>
        <w:ind w:left="720"/>
        <w:rPr>
          <w:u w:val="single"/>
        </w:rPr>
      </w:pPr>
      <w:r w:rsidRPr="527BCBB4">
        <w:rPr>
          <w:u w:val="single"/>
        </w:rPr>
        <w:t>Basis of Payment.</w:t>
      </w:r>
    </w:p>
    <w:p w14:paraId="2D3B8165" w14:textId="08C9F15D" w:rsidR="006A5C2A" w:rsidRDefault="33DCA420" w:rsidP="527BCBB4">
      <w:pPr>
        <w:ind w:left="720"/>
      </w:pPr>
      <w:r w:rsidRPr="527BCBB4">
        <w:t xml:space="preserve">This work shall be paid for at the </w:t>
      </w:r>
      <w:r w:rsidR="32ADB3A7" w:rsidRPr="527BCBB4">
        <w:t>C</w:t>
      </w:r>
      <w:r w:rsidRPr="527BCBB4">
        <w:t>ontract unit price each for TEMPORARY TRAFFIC SIGNAL INSTALLATION, TEMPORARY BRIDGE TRAFFIC SIGNAL INSTALLATION, or TEMPORARY PORTABLE BRIDGE TRAFFIC SIGNAL INSTALLATION, the price of which shall include all costs for the modifications required for traffic staging, changes in signal phasing as required in the Contract plans, video vehicle detection system</w:t>
      </w:r>
      <w:r w:rsidR="7A5CC0BA" w:rsidRPr="527BCBB4">
        <w:t>s</w:t>
      </w:r>
      <w:r w:rsidRPr="527BCBB4">
        <w:t>, any maintenance or adjustment to the</w:t>
      </w:r>
      <w:r w:rsidR="31BD97CC" w:rsidRPr="527BCBB4">
        <w:t xml:space="preserve"> </w:t>
      </w:r>
      <w:r w:rsidRPr="527BCBB4">
        <w:t>video vehicle detection system, the temporary wireless interconnect system, temporary fiber optic interconnect system, all material required, the installation and complete removal of the temporary traffic signal</w:t>
      </w:r>
      <w:r w:rsidR="68815167" w:rsidRPr="527BCBB4">
        <w:t>, and any changes required by the Engineer</w:t>
      </w:r>
      <w:r w:rsidRPr="527BCBB4">
        <w:t>.</w:t>
      </w:r>
      <w:r w:rsidR="5980F7BC" w:rsidRPr="527BCBB4">
        <w:t xml:space="preserve">  </w:t>
      </w:r>
      <w:r w:rsidRPr="527BCBB4">
        <w:t xml:space="preserve">Each </w:t>
      </w:r>
      <w:r w:rsidR="65E2BEC7" w:rsidRPr="527BCBB4">
        <w:t xml:space="preserve">location </w:t>
      </w:r>
      <w:r w:rsidRPr="527BCBB4">
        <w:t>will be paid for separately.</w:t>
      </w:r>
    </w:p>
    <w:sectPr w:rsidR="006A5C2A" w:rsidSect="003666F1">
      <w:pgSz w:w="12240" w:h="15840"/>
      <w:pgMar w:top="252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431E8" w14:textId="77777777" w:rsidR="003F454F" w:rsidRDefault="003F454F" w:rsidP="002943B4">
      <w:r>
        <w:separator/>
      </w:r>
    </w:p>
  </w:endnote>
  <w:endnote w:type="continuationSeparator" w:id="0">
    <w:p w14:paraId="1A00EC3D" w14:textId="77777777" w:rsidR="003F454F" w:rsidRDefault="003F454F" w:rsidP="002943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90F160" w14:textId="77777777" w:rsidR="003F454F" w:rsidRDefault="003F454F" w:rsidP="002943B4">
      <w:r>
        <w:separator/>
      </w:r>
    </w:p>
  </w:footnote>
  <w:footnote w:type="continuationSeparator" w:id="0">
    <w:p w14:paraId="5CC97902" w14:textId="77777777" w:rsidR="003F454F" w:rsidRDefault="003F454F" w:rsidP="002943B4">
      <w:r>
        <w:continuationSeparator/>
      </w:r>
    </w:p>
  </w:footnote>
</w:footnotes>
</file>

<file path=word/intelligence2.xml><?xml version="1.0" encoding="utf-8"?>
<int2:intelligence xmlns:int2="http://schemas.microsoft.com/office/intelligence/2020/intelligence" xmlns:oel="http://schemas.microsoft.com/office/2019/extlst">
  <int2:observations>
    <int2:bookmark int2:bookmarkName="_Int_D9oCebGq" int2:invalidationBookmarkName="" int2:hashCode="0I3JgQFGOFplV8" int2:id="MPHPnyRU">
      <int2:state int2:value="Rejected" int2:type="LegacyProofing"/>
    </int2:bookmark>
    <int2:bookmark int2:bookmarkName="_Int_L7mMGrCO" int2:invalidationBookmarkName="" int2:hashCode="0I3JgQFGOFplV8" int2:id="om8elQJp">
      <int2:state int2:value="Rejected" int2:type="LegacyProofing"/>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138A4"/>
    <w:multiLevelType w:val="hybridMultilevel"/>
    <w:tmpl w:val="C7C66AE6"/>
    <w:lvl w:ilvl="0" w:tplc="8480BC1E">
      <w:start w:val="1"/>
      <w:numFmt w:val="decimal"/>
      <w:lvlText w:val="%1."/>
      <w:lvlJc w:val="left"/>
      <w:pPr>
        <w:ind w:left="360" w:hanging="360"/>
      </w:pPr>
    </w:lvl>
    <w:lvl w:ilvl="1" w:tplc="6F78C9B0">
      <w:start w:val="6"/>
      <w:numFmt w:val="lowerLetter"/>
      <w:lvlText w:val="(%2)"/>
      <w:lvlJc w:val="left"/>
      <w:pPr>
        <w:ind w:left="1080" w:hanging="360"/>
      </w:pPr>
    </w:lvl>
    <w:lvl w:ilvl="2" w:tplc="16B46C1C">
      <w:start w:val="1"/>
      <w:numFmt w:val="lowerRoman"/>
      <w:lvlText w:val="%3."/>
      <w:lvlJc w:val="right"/>
      <w:pPr>
        <w:ind w:left="1800" w:hanging="180"/>
      </w:pPr>
    </w:lvl>
    <w:lvl w:ilvl="3" w:tplc="07F4797A">
      <w:start w:val="1"/>
      <w:numFmt w:val="decimal"/>
      <w:lvlText w:val="%4."/>
      <w:lvlJc w:val="left"/>
      <w:pPr>
        <w:ind w:left="2520" w:hanging="360"/>
      </w:pPr>
    </w:lvl>
    <w:lvl w:ilvl="4" w:tplc="DC7E7D9E">
      <w:start w:val="1"/>
      <w:numFmt w:val="lowerLetter"/>
      <w:lvlText w:val="%5."/>
      <w:lvlJc w:val="left"/>
      <w:pPr>
        <w:ind w:left="3240" w:hanging="360"/>
      </w:pPr>
    </w:lvl>
    <w:lvl w:ilvl="5" w:tplc="B3266B1A">
      <w:start w:val="1"/>
      <w:numFmt w:val="lowerRoman"/>
      <w:lvlText w:val="%6."/>
      <w:lvlJc w:val="right"/>
      <w:pPr>
        <w:ind w:left="3960" w:hanging="180"/>
      </w:pPr>
    </w:lvl>
    <w:lvl w:ilvl="6" w:tplc="44B2B728">
      <w:start w:val="1"/>
      <w:numFmt w:val="decimal"/>
      <w:lvlText w:val="%7."/>
      <w:lvlJc w:val="left"/>
      <w:pPr>
        <w:ind w:left="4680" w:hanging="360"/>
      </w:pPr>
    </w:lvl>
    <w:lvl w:ilvl="7" w:tplc="0CA8059C">
      <w:start w:val="1"/>
      <w:numFmt w:val="lowerLetter"/>
      <w:lvlText w:val="%8."/>
      <w:lvlJc w:val="left"/>
      <w:pPr>
        <w:ind w:left="5400" w:hanging="360"/>
      </w:pPr>
    </w:lvl>
    <w:lvl w:ilvl="8" w:tplc="6F8852CE">
      <w:start w:val="1"/>
      <w:numFmt w:val="lowerRoman"/>
      <w:lvlText w:val="%9."/>
      <w:lvlJc w:val="right"/>
      <w:pPr>
        <w:ind w:left="6120" w:hanging="180"/>
      </w:pPr>
    </w:lvl>
  </w:abstractNum>
  <w:abstractNum w:abstractNumId="1" w15:restartNumberingAfterBreak="0">
    <w:nsid w:val="0455B3AE"/>
    <w:multiLevelType w:val="hybridMultilevel"/>
    <w:tmpl w:val="83E8F1EC"/>
    <w:lvl w:ilvl="0" w:tplc="AC84BAFE">
      <w:start w:val="1"/>
      <w:numFmt w:val="decimal"/>
      <w:lvlText w:val="%1."/>
      <w:lvlJc w:val="left"/>
      <w:pPr>
        <w:ind w:left="720" w:hanging="360"/>
      </w:pPr>
    </w:lvl>
    <w:lvl w:ilvl="1" w:tplc="34FE7B68">
      <w:start w:val="1"/>
      <w:numFmt w:val="lowerLetter"/>
      <w:lvlText w:val="(%2)"/>
      <w:lvlJc w:val="left"/>
      <w:pPr>
        <w:ind w:left="1440" w:hanging="360"/>
      </w:pPr>
    </w:lvl>
    <w:lvl w:ilvl="2" w:tplc="B3B0EE78">
      <w:start w:val="1"/>
      <w:numFmt w:val="lowerRoman"/>
      <w:lvlText w:val="%3."/>
      <w:lvlJc w:val="right"/>
      <w:pPr>
        <w:ind w:left="2160" w:hanging="180"/>
      </w:pPr>
    </w:lvl>
    <w:lvl w:ilvl="3" w:tplc="167AA844">
      <w:start w:val="1"/>
      <w:numFmt w:val="decimal"/>
      <w:lvlText w:val="%4."/>
      <w:lvlJc w:val="left"/>
      <w:pPr>
        <w:ind w:left="2880" w:hanging="360"/>
      </w:pPr>
    </w:lvl>
    <w:lvl w:ilvl="4" w:tplc="C624F1B2">
      <w:start w:val="1"/>
      <w:numFmt w:val="lowerLetter"/>
      <w:lvlText w:val="%5."/>
      <w:lvlJc w:val="left"/>
      <w:pPr>
        <w:ind w:left="3600" w:hanging="360"/>
      </w:pPr>
    </w:lvl>
    <w:lvl w:ilvl="5" w:tplc="BB541F2A">
      <w:start w:val="1"/>
      <w:numFmt w:val="lowerRoman"/>
      <w:lvlText w:val="%6."/>
      <w:lvlJc w:val="right"/>
      <w:pPr>
        <w:ind w:left="4320" w:hanging="180"/>
      </w:pPr>
    </w:lvl>
    <w:lvl w:ilvl="6" w:tplc="0B122BE8">
      <w:start w:val="1"/>
      <w:numFmt w:val="decimal"/>
      <w:lvlText w:val="%7."/>
      <w:lvlJc w:val="left"/>
      <w:pPr>
        <w:ind w:left="5040" w:hanging="360"/>
      </w:pPr>
    </w:lvl>
    <w:lvl w:ilvl="7" w:tplc="AA26E290">
      <w:start w:val="1"/>
      <w:numFmt w:val="lowerLetter"/>
      <w:lvlText w:val="%8."/>
      <w:lvlJc w:val="left"/>
      <w:pPr>
        <w:ind w:left="5760" w:hanging="360"/>
      </w:pPr>
    </w:lvl>
    <w:lvl w:ilvl="8" w:tplc="42923D62">
      <w:start w:val="1"/>
      <w:numFmt w:val="lowerRoman"/>
      <w:lvlText w:val="%9."/>
      <w:lvlJc w:val="right"/>
      <w:pPr>
        <w:ind w:left="6480" w:hanging="180"/>
      </w:pPr>
    </w:lvl>
  </w:abstractNum>
  <w:abstractNum w:abstractNumId="2" w15:restartNumberingAfterBreak="0">
    <w:nsid w:val="0565E459"/>
    <w:multiLevelType w:val="hybridMultilevel"/>
    <w:tmpl w:val="6FF6D21A"/>
    <w:lvl w:ilvl="0" w:tplc="AB487FA8">
      <w:start w:val="1"/>
      <w:numFmt w:val="decimal"/>
      <w:lvlText w:val="(%1)"/>
      <w:lvlJc w:val="left"/>
      <w:pPr>
        <w:ind w:left="720" w:hanging="360"/>
      </w:pPr>
    </w:lvl>
    <w:lvl w:ilvl="1" w:tplc="D95EA272">
      <w:start w:val="1"/>
      <w:numFmt w:val="lowerLetter"/>
      <w:lvlText w:val="%2."/>
      <w:lvlJc w:val="left"/>
      <w:pPr>
        <w:ind w:left="1440" w:hanging="360"/>
      </w:pPr>
    </w:lvl>
    <w:lvl w:ilvl="2" w:tplc="9E86F27A">
      <w:start w:val="1"/>
      <w:numFmt w:val="lowerRoman"/>
      <w:lvlText w:val="%3."/>
      <w:lvlJc w:val="right"/>
      <w:pPr>
        <w:ind w:left="2160" w:hanging="180"/>
      </w:pPr>
    </w:lvl>
    <w:lvl w:ilvl="3" w:tplc="D728A42E">
      <w:start w:val="1"/>
      <w:numFmt w:val="decimal"/>
      <w:lvlText w:val="%4."/>
      <w:lvlJc w:val="left"/>
      <w:pPr>
        <w:ind w:left="2880" w:hanging="360"/>
      </w:pPr>
    </w:lvl>
    <w:lvl w:ilvl="4" w:tplc="1E52A9A8">
      <w:start w:val="1"/>
      <w:numFmt w:val="lowerLetter"/>
      <w:lvlText w:val="%5."/>
      <w:lvlJc w:val="left"/>
      <w:pPr>
        <w:ind w:left="3600" w:hanging="360"/>
      </w:pPr>
    </w:lvl>
    <w:lvl w:ilvl="5" w:tplc="11925B58">
      <w:start w:val="1"/>
      <w:numFmt w:val="lowerRoman"/>
      <w:lvlText w:val="%6."/>
      <w:lvlJc w:val="right"/>
      <w:pPr>
        <w:ind w:left="4320" w:hanging="180"/>
      </w:pPr>
    </w:lvl>
    <w:lvl w:ilvl="6" w:tplc="9A44A14C">
      <w:start w:val="1"/>
      <w:numFmt w:val="decimal"/>
      <w:lvlText w:val="%7."/>
      <w:lvlJc w:val="left"/>
      <w:pPr>
        <w:ind w:left="5040" w:hanging="360"/>
      </w:pPr>
    </w:lvl>
    <w:lvl w:ilvl="7" w:tplc="64D6BFE2">
      <w:start w:val="1"/>
      <w:numFmt w:val="lowerLetter"/>
      <w:lvlText w:val="%8."/>
      <w:lvlJc w:val="left"/>
      <w:pPr>
        <w:ind w:left="5760" w:hanging="360"/>
      </w:pPr>
    </w:lvl>
    <w:lvl w:ilvl="8" w:tplc="CB809C6E">
      <w:start w:val="1"/>
      <w:numFmt w:val="lowerRoman"/>
      <w:lvlText w:val="%9."/>
      <w:lvlJc w:val="right"/>
      <w:pPr>
        <w:ind w:left="6480" w:hanging="180"/>
      </w:pPr>
    </w:lvl>
  </w:abstractNum>
  <w:abstractNum w:abstractNumId="3" w15:restartNumberingAfterBreak="0">
    <w:nsid w:val="0A0D09F1"/>
    <w:multiLevelType w:val="hybridMultilevel"/>
    <w:tmpl w:val="0C20AD7E"/>
    <w:lvl w:ilvl="0" w:tplc="5BECF2D0">
      <w:start w:val="1"/>
      <w:numFmt w:val="decimal"/>
      <w:lvlText w:val="(%1)"/>
      <w:lvlJc w:val="left"/>
      <w:pPr>
        <w:ind w:left="720" w:hanging="360"/>
      </w:pPr>
    </w:lvl>
    <w:lvl w:ilvl="1" w:tplc="A01E0A9E">
      <w:start w:val="1"/>
      <w:numFmt w:val="lowerLetter"/>
      <w:lvlText w:val="%2."/>
      <w:lvlJc w:val="left"/>
      <w:pPr>
        <w:ind w:left="1440" w:hanging="360"/>
      </w:pPr>
    </w:lvl>
    <w:lvl w:ilvl="2" w:tplc="D3F847C6">
      <w:start w:val="1"/>
      <w:numFmt w:val="lowerRoman"/>
      <w:lvlText w:val="%3."/>
      <w:lvlJc w:val="right"/>
      <w:pPr>
        <w:ind w:left="2160" w:hanging="180"/>
      </w:pPr>
    </w:lvl>
    <w:lvl w:ilvl="3" w:tplc="CACECC86">
      <w:start w:val="1"/>
      <w:numFmt w:val="decimal"/>
      <w:lvlText w:val="%4."/>
      <w:lvlJc w:val="left"/>
      <w:pPr>
        <w:ind w:left="2880" w:hanging="360"/>
      </w:pPr>
    </w:lvl>
    <w:lvl w:ilvl="4" w:tplc="F06E4102">
      <w:start w:val="1"/>
      <w:numFmt w:val="lowerLetter"/>
      <w:lvlText w:val="%5."/>
      <w:lvlJc w:val="left"/>
      <w:pPr>
        <w:ind w:left="3600" w:hanging="360"/>
      </w:pPr>
    </w:lvl>
    <w:lvl w:ilvl="5" w:tplc="5C78E8B6">
      <w:start w:val="1"/>
      <w:numFmt w:val="lowerRoman"/>
      <w:lvlText w:val="%6."/>
      <w:lvlJc w:val="right"/>
      <w:pPr>
        <w:ind w:left="4320" w:hanging="180"/>
      </w:pPr>
    </w:lvl>
    <w:lvl w:ilvl="6" w:tplc="10E8045A">
      <w:start w:val="1"/>
      <w:numFmt w:val="decimal"/>
      <w:lvlText w:val="%7."/>
      <w:lvlJc w:val="left"/>
      <w:pPr>
        <w:ind w:left="5040" w:hanging="360"/>
      </w:pPr>
    </w:lvl>
    <w:lvl w:ilvl="7" w:tplc="6ED66C68">
      <w:start w:val="1"/>
      <w:numFmt w:val="lowerLetter"/>
      <w:lvlText w:val="%8."/>
      <w:lvlJc w:val="left"/>
      <w:pPr>
        <w:ind w:left="5760" w:hanging="360"/>
      </w:pPr>
    </w:lvl>
    <w:lvl w:ilvl="8" w:tplc="6AA82266">
      <w:start w:val="1"/>
      <w:numFmt w:val="lowerRoman"/>
      <w:lvlText w:val="%9."/>
      <w:lvlJc w:val="right"/>
      <w:pPr>
        <w:ind w:left="6480" w:hanging="180"/>
      </w:pPr>
    </w:lvl>
  </w:abstractNum>
  <w:abstractNum w:abstractNumId="4" w15:restartNumberingAfterBreak="0">
    <w:nsid w:val="0A2FC6D2"/>
    <w:multiLevelType w:val="hybridMultilevel"/>
    <w:tmpl w:val="4EE8783A"/>
    <w:lvl w:ilvl="0" w:tplc="B1C2DA86">
      <w:start w:val="1"/>
      <w:numFmt w:val="lowerLetter"/>
      <w:lvlText w:val="%1."/>
      <w:lvlJc w:val="left"/>
      <w:pPr>
        <w:ind w:left="1800" w:hanging="360"/>
      </w:pPr>
    </w:lvl>
    <w:lvl w:ilvl="1" w:tplc="BF4E92E6">
      <w:start w:val="1"/>
      <w:numFmt w:val="lowerLetter"/>
      <w:lvlText w:val="%2."/>
      <w:lvlJc w:val="left"/>
      <w:pPr>
        <w:ind w:left="2520" w:hanging="360"/>
      </w:pPr>
    </w:lvl>
    <w:lvl w:ilvl="2" w:tplc="2996E386">
      <w:start w:val="1"/>
      <w:numFmt w:val="lowerRoman"/>
      <w:lvlText w:val="%3."/>
      <w:lvlJc w:val="right"/>
      <w:pPr>
        <w:ind w:left="3240" w:hanging="180"/>
      </w:pPr>
    </w:lvl>
    <w:lvl w:ilvl="3" w:tplc="4B7C53F0">
      <w:start w:val="1"/>
      <w:numFmt w:val="decimal"/>
      <w:lvlText w:val="%4."/>
      <w:lvlJc w:val="left"/>
      <w:pPr>
        <w:ind w:left="3960" w:hanging="360"/>
      </w:pPr>
    </w:lvl>
    <w:lvl w:ilvl="4" w:tplc="759EA4BC">
      <w:start w:val="1"/>
      <w:numFmt w:val="lowerLetter"/>
      <w:lvlText w:val="%5."/>
      <w:lvlJc w:val="left"/>
      <w:pPr>
        <w:ind w:left="4680" w:hanging="360"/>
      </w:pPr>
    </w:lvl>
    <w:lvl w:ilvl="5" w:tplc="2BDACF12">
      <w:start w:val="1"/>
      <w:numFmt w:val="lowerRoman"/>
      <w:lvlText w:val="%6."/>
      <w:lvlJc w:val="right"/>
      <w:pPr>
        <w:ind w:left="5400" w:hanging="180"/>
      </w:pPr>
    </w:lvl>
    <w:lvl w:ilvl="6" w:tplc="64F6C790">
      <w:start w:val="1"/>
      <w:numFmt w:val="decimal"/>
      <w:lvlText w:val="%7."/>
      <w:lvlJc w:val="left"/>
      <w:pPr>
        <w:ind w:left="6120" w:hanging="360"/>
      </w:pPr>
    </w:lvl>
    <w:lvl w:ilvl="7" w:tplc="6A92F590">
      <w:start w:val="1"/>
      <w:numFmt w:val="lowerLetter"/>
      <w:lvlText w:val="%8."/>
      <w:lvlJc w:val="left"/>
      <w:pPr>
        <w:ind w:left="6840" w:hanging="360"/>
      </w:pPr>
    </w:lvl>
    <w:lvl w:ilvl="8" w:tplc="1CB808D6">
      <w:start w:val="1"/>
      <w:numFmt w:val="lowerRoman"/>
      <w:lvlText w:val="%9."/>
      <w:lvlJc w:val="right"/>
      <w:pPr>
        <w:ind w:left="7560" w:hanging="180"/>
      </w:pPr>
    </w:lvl>
  </w:abstractNum>
  <w:abstractNum w:abstractNumId="5" w15:restartNumberingAfterBreak="0">
    <w:nsid w:val="0C45FD1D"/>
    <w:multiLevelType w:val="hybridMultilevel"/>
    <w:tmpl w:val="2738E484"/>
    <w:lvl w:ilvl="0" w:tplc="52AA9B54">
      <w:start w:val="6"/>
      <w:numFmt w:val="lowerLetter"/>
      <w:lvlText w:val="(%1)"/>
      <w:lvlJc w:val="left"/>
      <w:pPr>
        <w:ind w:left="1080" w:hanging="360"/>
      </w:pPr>
    </w:lvl>
    <w:lvl w:ilvl="1" w:tplc="73E2251A">
      <w:start w:val="1"/>
      <w:numFmt w:val="lowerLetter"/>
      <w:lvlText w:val="%2."/>
      <w:lvlJc w:val="left"/>
      <w:pPr>
        <w:ind w:left="1800" w:hanging="360"/>
      </w:pPr>
    </w:lvl>
    <w:lvl w:ilvl="2" w:tplc="C868D9A4">
      <w:start w:val="1"/>
      <w:numFmt w:val="lowerRoman"/>
      <w:lvlText w:val="%3."/>
      <w:lvlJc w:val="right"/>
      <w:pPr>
        <w:ind w:left="2520" w:hanging="180"/>
      </w:pPr>
    </w:lvl>
    <w:lvl w:ilvl="3" w:tplc="1B283B26">
      <w:start w:val="1"/>
      <w:numFmt w:val="decimal"/>
      <w:lvlText w:val="%4."/>
      <w:lvlJc w:val="left"/>
      <w:pPr>
        <w:ind w:left="3240" w:hanging="360"/>
      </w:pPr>
    </w:lvl>
    <w:lvl w:ilvl="4" w:tplc="8D14B8E4">
      <w:start w:val="1"/>
      <w:numFmt w:val="lowerLetter"/>
      <w:lvlText w:val="%5."/>
      <w:lvlJc w:val="left"/>
      <w:pPr>
        <w:ind w:left="3960" w:hanging="360"/>
      </w:pPr>
    </w:lvl>
    <w:lvl w:ilvl="5" w:tplc="86666E6C">
      <w:start w:val="1"/>
      <w:numFmt w:val="lowerRoman"/>
      <w:lvlText w:val="%6."/>
      <w:lvlJc w:val="right"/>
      <w:pPr>
        <w:ind w:left="4680" w:hanging="180"/>
      </w:pPr>
    </w:lvl>
    <w:lvl w:ilvl="6" w:tplc="ABE4C00C">
      <w:start w:val="1"/>
      <w:numFmt w:val="decimal"/>
      <w:lvlText w:val="%7."/>
      <w:lvlJc w:val="left"/>
      <w:pPr>
        <w:ind w:left="5400" w:hanging="360"/>
      </w:pPr>
    </w:lvl>
    <w:lvl w:ilvl="7" w:tplc="139C944E">
      <w:start w:val="1"/>
      <w:numFmt w:val="lowerLetter"/>
      <w:lvlText w:val="%8."/>
      <w:lvlJc w:val="left"/>
      <w:pPr>
        <w:ind w:left="6120" w:hanging="360"/>
      </w:pPr>
    </w:lvl>
    <w:lvl w:ilvl="8" w:tplc="22B26DA2">
      <w:start w:val="1"/>
      <w:numFmt w:val="lowerRoman"/>
      <w:lvlText w:val="%9."/>
      <w:lvlJc w:val="right"/>
      <w:pPr>
        <w:ind w:left="6840" w:hanging="180"/>
      </w:pPr>
    </w:lvl>
  </w:abstractNum>
  <w:abstractNum w:abstractNumId="6" w15:restartNumberingAfterBreak="0">
    <w:nsid w:val="0DAC50C4"/>
    <w:multiLevelType w:val="hybridMultilevel"/>
    <w:tmpl w:val="D828FD72"/>
    <w:lvl w:ilvl="0" w:tplc="AD5C5142">
      <w:start w:val="1"/>
      <w:numFmt w:val="decimal"/>
      <w:lvlText w:val="(%1)"/>
      <w:lvlJc w:val="left"/>
      <w:pPr>
        <w:ind w:left="1440" w:hanging="360"/>
      </w:pPr>
    </w:lvl>
    <w:lvl w:ilvl="1" w:tplc="BCE63C70">
      <w:start w:val="1"/>
      <w:numFmt w:val="lowerLetter"/>
      <w:lvlText w:val="%2."/>
      <w:lvlJc w:val="left"/>
      <w:pPr>
        <w:ind w:left="2160" w:hanging="360"/>
      </w:pPr>
    </w:lvl>
    <w:lvl w:ilvl="2" w:tplc="E5EE5A00">
      <w:start w:val="1"/>
      <w:numFmt w:val="lowerRoman"/>
      <w:lvlText w:val="%3."/>
      <w:lvlJc w:val="right"/>
      <w:pPr>
        <w:ind w:left="2880" w:hanging="180"/>
      </w:pPr>
    </w:lvl>
    <w:lvl w:ilvl="3" w:tplc="480A061E">
      <w:start w:val="1"/>
      <w:numFmt w:val="decimal"/>
      <w:lvlText w:val="%4."/>
      <w:lvlJc w:val="left"/>
      <w:pPr>
        <w:ind w:left="3600" w:hanging="360"/>
      </w:pPr>
    </w:lvl>
    <w:lvl w:ilvl="4" w:tplc="07F823B0">
      <w:start w:val="1"/>
      <w:numFmt w:val="lowerLetter"/>
      <w:lvlText w:val="%5."/>
      <w:lvlJc w:val="left"/>
      <w:pPr>
        <w:ind w:left="4320" w:hanging="360"/>
      </w:pPr>
    </w:lvl>
    <w:lvl w:ilvl="5" w:tplc="815E877C">
      <w:start w:val="1"/>
      <w:numFmt w:val="lowerRoman"/>
      <w:lvlText w:val="%6."/>
      <w:lvlJc w:val="right"/>
      <w:pPr>
        <w:ind w:left="5040" w:hanging="180"/>
      </w:pPr>
    </w:lvl>
    <w:lvl w:ilvl="6" w:tplc="FFB8FE6C">
      <w:start w:val="1"/>
      <w:numFmt w:val="decimal"/>
      <w:lvlText w:val="%7."/>
      <w:lvlJc w:val="left"/>
      <w:pPr>
        <w:ind w:left="5760" w:hanging="360"/>
      </w:pPr>
    </w:lvl>
    <w:lvl w:ilvl="7" w:tplc="3EC2EA3C">
      <w:start w:val="1"/>
      <w:numFmt w:val="lowerLetter"/>
      <w:lvlText w:val="%8."/>
      <w:lvlJc w:val="left"/>
      <w:pPr>
        <w:ind w:left="6480" w:hanging="360"/>
      </w:pPr>
    </w:lvl>
    <w:lvl w:ilvl="8" w:tplc="B906BBE2">
      <w:start w:val="1"/>
      <w:numFmt w:val="lowerRoman"/>
      <w:lvlText w:val="%9."/>
      <w:lvlJc w:val="right"/>
      <w:pPr>
        <w:ind w:left="7200" w:hanging="180"/>
      </w:pPr>
    </w:lvl>
  </w:abstractNum>
  <w:abstractNum w:abstractNumId="7" w15:restartNumberingAfterBreak="0">
    <w:nsid w:val="10A3709B"/>
    <w:multiLevelType w:val="hybridMultilevel"/>
    <w:tmpl w:val="218C4D42"/>
    <w:lvl w:ilvl="0" w:tplc="4198E56E">
      <w:start w:val="1"/>
      <w:numFmt w:val="lowerLetter"/>
      <w:lvlText w:val="(%1)"/>
      <w:lvlJc w:val="left"/>
      <w:pPr>
        <w:ind w:left="720" w:hanging="360"/>
      </w:pPr>
    </w:lvl>
    <w:lvl w:ilvl="1" w:tplc="672C5976">
      <w:start w:val="1"/>
      <w:numFmt w:val="lowerLetter"/>
      <w:lvlText w:val="%2."/>
      <w:lvlJc w:val="left"/>
      <w:pPr>
        <w:ind w:left="1440" w:hanging="360"/>
      </w:pPr>
    </w:lvl>
    <w:lvl w:ilvl="2" w:tplc="5AE6C706">
      <w:start w:val="1"/>
      <w:numFmt w:val="lowerRoman"/>
      <w:lvlText w:val="%3."/>
      <w:lvlJc w:val="right"/>
      <w:pPr>
        <w:ind w:left="2160" w:hanging="180"/>
      </w:pPr>
    </w:lvl>
    <w:lvl w:ilvl="3" w:tplc="A7E46D00">
      <w:start w:val="1"/>
      <w:numFmt w:val="decimal"/>
      <w:lvlText w:val="%4."/>
      <w:lvlJc w:val="left"/>
      <w:pPr>
        <w:ind w:left="2880" w:hanging="360"/>
      </w:pPr>
    </w:lvl>
    <w:lvl w:ilvl="4" w:tplc="0E3C594E">
      <w:start w:val="1"/>
      <w:numFmt w:val="lowerLetter"/>
      <w:lvlText w:val="%5."/>
      <w:lvlJc w:val="left"/>
      <w:pPr>
        <w:ind w:left="3600" w:hanging="360"/>
      </w:pPr>
    </w:lvl>
    <w:lvl w:ilvl="5" w:tplc="6B3C6930">
      <w:start w:val="1"/>
      <w:numFmt w:val="lowerRoman"/>
      <w:lvlText w:val="%6."/>
      <w:lvlJc w:val="right"/>
      <w:pPr>
        <w:ind w:left="4320" w:hanging="180"/>
      </w:pPr>
    </w:lvl>
    <w:lvl w:ilvl="6" w:tplc="D22452CA">
      <w:start w:val="1"/>
      <w:numFmt w:val="decimal"/>
      <w:lvlText w:val="%7."/>
      <w:lvlJc w:val="left"/>
      <w:pPr>
        <w:ind w:left="5040" w:hanging="360"/>
      </w:pPr>
    </w:lvl>
    <w:lvl w:ilvl="7" w:tplc="88FA6BA0">
      <w:start w:val="1"/>
      <w:numFmt w:val="lowerLetter"/>
      <w:lvlText w:val="%8."/>
      <w:lvlJc w:val="left"/>
      <w:pPr>
        <w:ind w:left="5760" w:hanging="360"/>
      </w:pPr>
    </w:lvl>
    <w:lvl w:ilvl="8" w:tplc="6882C6AE">
      <w:start w:val="1"/>
      <w:numFmt w:val="lowerRoman"/>
      <w:lvlText w:val="%9."/>
      <w:lvlJc w:val="right"/>
      <w:pPr>
        <w:ind w:left="6480" w:hanging="180"/>
      </w:pPr>
    </w:lvl>
  </w:abstractNum>
  <w:abstractNum w:abstractNumId="8" w15:restartNumberingAfterBreak="0">
    <w:nsid w:val="15744408"/>
    <w:multiLevelType w:val="hybridMultilevel"/>
    <w:tmpl w:val="0178CA12"/>
    <w:lvl w:ilvl="0" w:tplc="A1D6FB74">
      <w:start w:val="1"/>
      <w:numFmt w:val="decimal"/>
      <w:lvlText w:val="(%1)"/>
      <w:lvlJc w:val="left"/>
      <w:pPr>
        <w:ind w:left="1440" w:hanging="360"/>
      </w:pPr>
    </w:lvl>
    <w:lvl w:ilvl="1" w:tplc="2E748E34">
      <w:start w:val="1"/>
      <w:numFmt w:val="lowerLetter"/>
      <w:lvlText w:val="%2."/>
      <w:lvlJc w:val="left"/>
      <w:pPr>
        <w:ind w:left="2160" w:hanging="360"/>
      </w:pPr>
    </w:lvl>
    <w:lvl w:ilvl="2" w:tplc="DDF0D97E">
      <w:start w:val="1"/>
      <w:numFmt w:val="lowerRoman"/>
      <w:lvlText w:val="%3."/>
      <w:lvlJc w:val="right"/>
      <w:pPr>
        <w:ind w:left="2880" w:hanging="180"/>
      </w:pPr>
    </w:lvl>
    <w:lvl w:ilvl="3" w:tplc="4C361260">
      <w:start w:val="1"/>
      <w:numFmt w:val="decimal"/>
      <w:lvlText w:val="%4."/>
      <w:lvlJc w:val="left"/>
      <w:pPr>
        <w:ind w:left="3600" w:hanging="360"/>
      </w:pPr>
    </w:lvl>
    <w:lvl w:ilvl="4" w:tplc="532084CA">
      <w:start w:val="1"/>
      <w:numFmt w:val="lowerLetter"/>
      <w:lvlText w:val="%5."/>
      <w:lvlJc w:val="left"/>
      <w:pPr>
        <w:ind w:left="4320" w:hanging="360"/>
      </w:pPr>
    </w:lvl>
    <w:lvl w:ilvl="5" w:tplc="9E1AC94C">
      <w:start w:val="1"/>
      <w:numFmt w:val="lowerRoman"/>
      <w:lvlText w:val="%6."/>
      <w:lvlJc w:val="right"/>
      <w:pPr>
        <w:ind w:left="5040" w:hanging="180"/>
      </w:pPr>
    </w:lvl>
    <w:lvl w:ilvl="6" w:tplc="F3D6FAC4">
      <w:start w:val="1"/>
      <w:numFmt w:val="decimal"/>
      <w:lvlText w:val="%7."/>
      <w:lvlJc w:val="left"/>
      <w:pPr>
        <w:ind w:left="5760" w:hanging="360"/>
      </w:pPr>
    </w:lvl>
    <w:lvl w:ilvl="7" w:tplc="E334BF14">
      <w:start w:val="1"/>
      <w:numFmt w:val="lowerLetter"/>
      <w:lvlText w:val="%8."/>
      <w:lvlJc w:val="left"/>
      <w:pPr>
        <w:ind w:left="6480" w:hanging="360"/>
      </w:pPr>
    </w:lvl>
    <w:lvl w:ilvl="8" w:tplc="E1922B36">
      <w:start w:val="1"/>
      <w:numFmt w:val="lowerRoman"/>
      <w:lvlText w:val="%9."/>
      <w:lvlJc w:val="right"/>
      <w:pPr>
        <w:ind w:left="7200" w:hanging="180"/>
      </w:pPr>
    </w:lvl>
  </w:abstractNum>
  <w:abstractNum w:abstractNumId="9" w15:restartNumberingAfterBreak="0">
    <w:nsid w:val="1AEF085B"/>
    <w:multiLevelType w:val="hybridMultilevel"/>
    <w:tmpl w:val="D470455E"/>
    <w:lvl w:ilvl="0" w:tplc="9C948368">
      <w:numFmt w:val="none"/>
      <w:lvlText w:val=""/>
      <w:lvlJc w:val="left"/>
      <w:pPr>
        <w:tabs>
          <w:tab w:val="num" w:pos="360"/>
        </w:tabs>
      </w:pPr>
    </w:lvl>
    <w:lvl w:ilvl="1" w:tplc="AD589A98">
      <w:start w:val="1"/>
      <w:numFmt w:val="lowerLetter"/>
      <w:lvlText w:val="%2."/>
      <w:lvlJc w:val="left"/>
      <w:pPr>
        <w:ind w:left="2160" w:hanging="360"/>
      </w:pPr>
    </w:lvl>
    <w:lvl w:ilvl="2" w:tplc="265E6DD2">
      <w:start w:val="1"/>
      <w:numFmt w:val="lowerRoman"/>
      <w:lvlText w:val="%3."/>
      <w:lvlJc w:val="right"/>
      <w:pPr>
        <w:ind w:left="2880" w:hanging="180"/>
      </w:pPr>
    </w:lvl>
    <w:lvl w:ilvl="3" w:tplc="80885922">
      <w:start w:val="1"/>
      <w:numFmt w:val="decimal"/>
      <w:lvlText w:val="%4."/>
      <w:lvlJc w:val="left"/>
      <w:pPr>
        <w:ind w:left="3600" w:hanging="360"/>
      </w:pPr>
    </w:lvl>
    <w:lvl w:ilvl="4" w:tplc="09A084DC">
      <w:start w:val="1"/>
      <w:numFmt w:val="lowerLetter"/>
      <w:lvlText w:val="%5."/>
      <w:lvlJc w:val="left"/>
      <w:pPr>
        <w:ind w:left="4320" w:hanging="360"/>
      </w:pPr>
    </w:lvl>
    <w:lvl w:ilvl="5" w:tplc="4DB46E94">
      <w:start w:val="1"/>
      <w:numFmt w:val="lowerRoman"/>
      <w:lvlText w:val="%6."/>
      <w:lvlJc w:val="right"/>
      <w:pPr>
        <w:ind w:left="5040" w:hanging="180"/>
      </w:pPr>
    </w:lvl>
    <w:lvl w:ilvl="6" w:tplc="8988C6E0">
      <w:start w:val="1"/>
      <w:numFmt w:val="decimal"/>
      <w:lvlText w:val="%7."/>
      <w:lvlJc w:val="left"/>
      <w:pPr>
        <w:ind w:left="5760" w:hanging="360"/>
      </w:pPr>
    </w:lvl>
    <w:lvl w:ilvl="7" w:tplc="19065398">
      <w:start w:val="1"/>
      <w:numFmt w:val="lowerLetter"/>
      <w:lvlText w:val="%8."/>
      <w:lvlJc w:val="left"/>
      <w:pPr>
        <w:ind w:left="6480" w:hanging="360"/>
      </w:pPr>
    </w:lvl>
    <w:lvl w:ilvl="8" w:tplc="3DEAA702">
      <w:start w:val="1"/>
      <w:numFmt w:val="lowerRoman"/>
      <w:lvlText w:val="%9."/>
      <w:lvlJc w:val="right"/>
      <w:pPr>
        <w:ind w:left="7200" w:hanging="180"/>
      </w:pPr>
    </w:lvl>
  </w:abstractNum>
  <w:abstractNum w:abstractNumId="10" w15:restartNumberingAfterBreak="0">
    <w:nsid w:val="1B191C76"/>
    <w:multiLevelType w:val="hybridMultilevel"/>
    <w:tmpl w:val="AF140734"/>
    <w:lvl w:ilvl="0" w:tplc="97B68A88">
      <w:numFmt w:val="none"/>
      <w:lvlText w:val=""/>
      <w:lvlJc w:val="left"/>
      <w:pPr>
        <w:tabs>
          <w:tab w:val="num" w:pos="360"/>
        </w:tabs>
      </w:pPr>
    </w:lvl>
    <w:lvl w:ilvl="1" w:tplc="E6CE1684">
      <w:start w:val="1"/>
      <w:numFmt w:val="lowerLetter"/>
      <w:lvlText w:val="%2."/>
      <w:lvlJc w:val="left"/>
      <w:pPr>
        <w:ind w:left="1440" w:hanging="360"/>
      </w:pPr>
    </w:lvl>
    <w:lvl w:ilvl="2" w:tplc="278EBC9E">
      <w:start w:val="1"/>
      <w:numFmt w:val="lowerRoman"/>
      <w:lvlText w:val="%3."/>
      <w:lvlJc w:val="right"/>
      <w:pPr>
        <w:ind w:left="2160" w:hanging="180"/>
      </w:pPr>
    </w:lvl>
    <w:lvl w:ilvl="3" w:tplc="94F4F952">
      <w:start w:val="1"/>
      <w:numFmt w:val="decimal"/>
      <w:lvlText w:val="%4."/>
      <w:lvlJc w:val="left"/>
      <w:pPr>
        <w:ind w:left="2880" w:hanging="360"/>
      </w:pPr>
    </w:lvl>
    <w:lvl w:ilvl="4" w:tplc="6FA46888">
      <w:start w:val="1"/>
      <w:numFmt w:val="lowerLetter"/>
      <w:lvlText w:val="%5."/>
      <w:lvlJc w:val="left"/>
      <w:pPr>
        <w:ind w:left="3600" w:hanging="360"/>
      </w:pPr>
    </w:lvl>
    <w:lvl w:ilvl="5" w:tplc="B176AB3A">
      <w:start w:val="1"/>
      <w:numFmt w:val="lowerRoman"/>
      <w:lvlText w:val="%6."/>
      <w:lvlJc w:val="right"/>
      <w:pPr>
        <w:ind w:left="4320" w:hanging="180"/>
      </w:pPr>
    </w:lvl>
    <w:lvl w:ilvl="6" w:tplc="6B5E97A6">
      <w:start w:val="1"/>
      <w:numFmt w:val="decimal"/>
      <w:lvlText w:val="%7."/>
      <w:lvlJc w:val="left"/>
      <w:pPr>
        <w:ind w:left="5040" w:hanging="360"/>
      </w:pPr>
    </w:lvl>
    <w:lvl w:ilvl="7" w:tplc="4FEA5DFA">
      <w:start w:val="1"/>
      <w:numFmt w:val="lowerLetter"/>
      <w:lvlText w:val="%8."/>
      <w:lvlJc w:val="left"/>
      <w:pPr>
        <w:ind w:left="5760" w:hanging="360"/>
      </w:pPr>
    </w:lvl>
    <w:lvl w:ilvl="8" w:tplc="A5F06226">
      <w:start w:val="1"/>
      <w:numFmt w:val="lowerRoman"/>
      <w:lvlText w:val="%9."/>
      <w:lvlJc w:val="right"/>
      <w:pPr>
        <w:ind w:left="6480" w:hanging="180"/>
      </w:pPr>
    </w:lvl>
  </w:abstractNum>
  <w:abstractNum w:abstractNumId="11" w15:restartNumberingAfterBreak="0">
    <w:nsid w:val="1FEE2EAE"/>
    <w:multiLevelType w:val="hybridMultilevel"/>
    <w:tmpl w:val="9D7056E0"/>
    <w:lvl w:ilvl="0" w:tplc="3858F524">
      <w:start w:val="1"/>
      <w:numFmt w:val="decimal"/>
      <w:lvlText w:val="%1."/>
      <w:lvlJc w:val="left"/>
      <w:pPr>
        <w:ind w:left="720" w:hanging="360"/>
      </w:pPr>
    </w:lvl>
    <w:lvl w:ilvl="1" w:tplc="12966D16">
      <w:start w:val="1"/>
      <w:numFmt w:val="decimal"/>
      <w:lvlText w:val="(%2)"/>
      <w:lvlJc w:val="left"/>
      <w:pPr>
        <w:ind w:left="1440" w:hanging="360"/>
      </w:pPr>
    </w:lvl>
    <w:lvl w:ilvl="2" w:tplc="749E2D30">
      <w:start w:val="1"/>
      <w:numFmt w:val="lowerRoman"/>
      <w:lvlText w:val="%3."/>
      <w:lvlJc w:val="right"/>
      <w:pPr>
        <w:ind w:left="2160" w:hanging="180"/>
      </w:pPr>
    </w:lvl>
    <w:lvl w:ilvl="3" w:tplc="D09EFD8E">
      <w:start w:val="1"/>
      <w:numFmt w:val="decimal"/>
      <w:lvlText w:val="%4."/>
      <w:lvlJc w:val="left"/>
      <w:pPr>
        <w:ind w:left="2880" w:hanging="360"/>
      </w:pPr>
    </w:lvl>
    <w:lvl w:ilvl="4" w:tplc="EF88B502">
      <w:start w:val="1"/>
      <w:numFmt w:val="lowerLetter"/>
      <w:lvlText w:val="%5."/>
      <w:lvlJc w:val="left"/>
      <w:pPr>
        <w:ind w:left="3600" w:hanging="360"/>
      </w:pPr>
    </w:lvl>
    <w:lvl w:ilvl="5" w:tplc="B916FAE8">
      <w:start w:val="1"/>
      <w:numFmt w:val="lowerRoman"/>
      <w:lvlText w:val="%6."/>
      <w:lvlJc w:val="right"/>
      <w:pPr>
        <w:ind w:left="4320" w:hanging="180"/>
      </w:pPr>
    </w:lvl>
    <w:lvl w:ilvl="6" w:tplc="229616D0">
      <w:start w:val="1"/>
      <w:numFmt w:val="decimal"/>
      <w:lvlText w:val="%7."/>
      <w:lvlJc w:val="left"/>
      <w:pPr>
        <w:ind w:left="5040" w:hanging="360"/>
      </w:pPr>
    </w:lvl>
    <w:lvl w:ilvl="7" w:tplc="A8FEAEC4">
      <w:start w:val="1"/>
      <w:numFmt w:val="lowerLetter"/>
      <w:lvlText w:val="%8."/>
      <w:lvlJc w:val="left"/>
      <w:pPr>
        <w:ind w:left="5760" w:hanging="360"/>
      </w:pPr>
    </w:lvl>
    <w:lvl w:ilvl="8" w:tplc="48265AA4">
      <w:start w:val="1"/>
      <w:numFmt w:val="lowerRoman"/>
      <w:lvlText w:val="%9."/>
      <w:lvlJc w:val="right"/>
      <w:pPr>
        <w:ind w:left="6480" w:hanging="180"/>
      </w:pPr>
    </w:lvl>
  </w:abstractNum>
  <w:abstractNum w:abstractNumId="12" w15:restartNumberingAfterBreak="0">
    <w:nsid w:val="27050FE8"/>
    <w:multiLevelType w:val="hybridMultilevel"/>
    <w:tmpl w:val="6574AA16"/>
    <w:lvl w:ilvl="0" w:tplc="9F3080E4">
      <w:start w:val="1"/>
      <w:numFmt w:val="lowerLetter"/>
      <w:lvlText w:val="(%1)"/>
      <w:lvlJc w:val="left"/>
      <w:pPr>
        <w:ind w:left="720" w:hanging="360"/>
      </w:pPr>
    </w:lvl>
    <w:lvl w:ilvl="1" w:tplc="3C365D78">
      <w:start w:val="1"/>
      <w:numFmt w:val="lowerLetter"/>
      <w:lvlText w:val="%2."/>
      <w:lvlJc w:val="left"/>
      <w:pPr>
        <w:ind w:left="1440" w:hanging="360"/>
      </w:pPr>
    </w:lvl>
    <w:lvl w:ilvl="2" w:tplc="42621302">
      <w:start w:val="1"/>
      <w:numFmt w:val="lowerRoman"/>
      <w:lvlText w:val="%3."/>
      <w:lvlJc w:val="right"/>
      <w:pPr>
        <w:ind w:left="2160" w:hanging="180"/>
      </w:pPr>
    </w:lvl>
    <w:lvl w:ilvl="3" w:tplc="AB16DD34">
      <w:start w:val="1"/>
      <w:numFmt w:val="decimal"/>
      <w:lvlText w:val="%4."/>
      <w:lvlJc w:val="left"/>
      <w:pPr>
        <w:ind w:left="2880" w:hanging="360"/>
      </w:pPr>
    </w:lvl>
    <w:lvl w:ilvl="4" w:tplc="8EC82538">
      <w:start w:val="1"/>
      <w:numFmt w:val="lowerLetter"/>
      <w:lvlText w:val="%5."/>
      <w:lvlJc w:val="left"/>
      <w:pPr>
        <w:ind w:left="3600" w:hanging="360"/>
      </w:pPr>
    </w:lvl>
    <w:lvl w:ilvl="5" w:tplc="3F96E61C">
      <w:start w:val="1"/>
      <w:numFmt w:val="lowerRoman"/>
      <w:lvlText w:val="%6."/>
      <w:lvlJc w:val="right"/>
      <w:pPr>
        <w:ind w:left="4320" w:hanging="180"/>
      </w:pPr>
    </w:lvl>
    <w:lvl w:ilvl="6" w:tplc="70283D80">
      <w:start w:val="1"/>
      <w:numFmt w:val="decimal"/>
      <w:lvlText w:val="%7."/>
      <w:lvlJc w:val="left"/>
      <w:pPr>
        <w:ind w:left="5040" w:hanging="360"/>
      </w:pPr>
    </w:lvl>
    <w:lvl w:ilvl="7" w:tplc="EC669DA0">
      <w:start w:val="1"/>
      <w:numFmt w:val="lowerLetter"/>
      <w:lvlText w:val="%8."/>
      <w:lvlJc w:val="left"/>
      <w:pPr>
        <w:ind w:left="5760" w:hanging="360"/>
      </w:pPr>
    </w:lvl>
    <w:lvl w:ilvl="8" w:tplc="764221E8">
      <w:start w:val="1"/>
      <w:numFmt w:val="lowerRoman"/>
      <w:lvlText w:val="%9."/>
      <w:lvlJc w:val="right"/>
      <w:pPr>
        <w:ind w:left="6480" w:hanging="180"/>
      </w:pPr>
    </w:lvl>
  </w:abstractNum>
  <w:abstractNum w:abstractNumId="13" w15:restartNumberingAfterBreak="0">
    <w:nsid w:val="31E74FAF"/>
    <w:multiLevelType w:val="hybridMultilevel"/>
    <w:tmpl w:val="14D8225C"/>
    <w:lvl w:ilvl="0" w:tplc="95429A74">
      <w:numFmt w:val="none"/>
      <w:lvlText w:val=""/>
      <w:lvlJc w:val="left"/>
      <w:pPr>
        <w:tabs>
          <w:tab w:val="num" w:pos="360"/>
        </w:tabs>
      </w:pPr>
    </w:lvl>
    <w:lvl w:ilvl="1" w:tplc="E116AEF8">
      <w:start w:val="1"/>
      <w:numFmt w:val="lowerLetter"/>
      <w:lvlText w:val="%2."/>
      <w:lvlJc w:val="left"/>
      <w:pPr>
        <w:ind w:left="2160" w:hanging="360"/>
      </w:pPr>
    </w:lvl>
    <w:lvl w:ilvl="2" w:tplc="FA787EC8">
      <w:start w:val="1"/>
      <w:numFmt w:val="lowerRoman"/>
      <w:lvlText w:val="%3."/>
      <w:lvlJc w:val="right"/>
      <w:pPr>
        <w:ind w:left="2880" w:hanging="180"/>
      </w:pPr>
    </w:lvl>
    <w:lvl w:ilvl="3" w:tplc="2A00C39E">
      <w:start w:val="1"/>
      <w:numFmt w:val="decimal"/>
      <w:lvlText w:val="%4."/>
      <w:lvlJc w:val="left"/>
      <w:pPr>
        <w:ind w:left="3600" w:hanging="360"/>
      </w:pPr>
    </w:lvl>
    <w:lvl w:ilvl="4" w:tplc="4134FCE0">
      <w:start w:val="1"/>
      <w:numFmt w:val="lowerLetter"/>
      <w:lvlText w:val="%5."/>
      <w:lvlJc w:val="left"/>
      <w:pPr>
        <w:ind w:left="4320" w:hanging="360"/>
      </w:pPr>
    </w:lvl>
    <w:lvl w:ilvl="5" w:tplc="A92C9A6A">
      <w:start w:val="1"/>
      <w:numFmt w:val="lowerRoman"/>
      <w:lvlText w:val="%6."/>
      <w:lvlJc w:val="right"/>
      <w:pPr>
        <w:ind w:left="5040" w:hanging="180"/>
      </w:pPr>
    </w:lvl>
    <w:lvl w:ilvl="6" w:tplc="4B846E0C">
      <w:start w:val="1"/>
      <w:numFmt w:val="decimal"/>
      <w:lvlText w:val="%7."/>
      <w:lvlJc w:val="left"/>
      <w:pPr>
        <w:ind w:left="5760" w:hanging="360"/>
      </w:pPr>
    </w:lvl>
    <w:lvl w:ilvl="7" w:tplc="4A4A466A">
      <w:start w:val="1"/>
      <w:numFmt w:val="lowerLetter"/>
      <w:lvlText w:val="%8."/>
      <w:lvlJc w:val="left"/>
      <w:pPr>
        <w:ind w:left="6480" w:hanging="360"/>
      </w:pPr>
    </w:lvl>
    <w:lvl w:ilvl="8" w:tplc="CA906BA4">
      <w:start w:val="1"/>
      <w:numFmt w:val="lowerRoman"/>
      <w:lvlText w:val="%9."/>
      <w:lvlJc w:val="right"/>
      <w:pPr>
        <w:ind w:left="7200" w:hanging="180"/>
      </w:pPr>
    </w:lvl>
  </w:abstractNum>
  <w:abstractNum w:abstractNumId="14" w15:restartNumberingAfterBreak="0">
    <w:nsid w:val="3208CD21"/>
    <w:multiLevelType w:val="hybridMultilevel"/>
    <w:tmpl w:val="28CA1F84"/>
    <w:lvl w:ilvl="0" w:tplc="752A2E0A">
      <w:start w:val="1"/>
      <w:numFmt w:val="decimal"/>
      <w:lvlText w:val="(%1)"/>
      <w:lvlJc w:val="left"/>
      <w:pPr>
        <w:ind w:left="720" w:hanging="360"/>
      </w:pPr>
    </w:lvl>
    <w:lvl w:ilvl="1" w:tplc="AE34767E">
      <w:start w:val="1"/>
      <w:numFmt w:val="lowerLetter"/>
      <w:lvlText w:val="%2."/>
      <w:lvlJc w:val="left"/>
      <w:pPr>
        <w:ind w:left="1440" w:hanging="360"/>
      </w:pPr>
    </w:lvl>
    <w:lvl w:ilvl="2" w:tplc="329282EC">
      <w:start w:val="1"/>
      <w:numFmt w:val="lowerRoman"/>
      <w:lvlText w:val="%3."/>
      <w:lvlJc w:val="right"/>
      <w:pPr>
        <w:ind w:left="2160" w:hanging="180"/>
      </w:pPr>
    </w:lvl>
    <w:lvl w:ilvl="3" w:tplc="1A963636">
      <w:start w:val="1"/>
      <w:numFmt w:val="decimal"/>
      <w:lvlText w:val="%4."/>
      <w:lvlJc w:val="left"/>
      <w:pPr>
        <w:ind w:left="2880" w:hanging="360"/>
      </w:pPr>
    </w:lvl>
    <w:lvl w:ilvl="4" w:tplc="2E587382">
      <w:start w:val="1"/>
      <w:numFmt w:val="lowerLetter"/>
      <w:lvlText w:val="%5."/>
      <w:lvlJc w:val="left"/>
      <w:pPr>
        <w:ind w:left="3600" w:hanging="360"/>
      </w:pPr>
    </w:lvl>
    <w:lvl w:ilvl="5" w:tplc="C3B805C4">
      <w:start w:val="1"/>
      <w:numFmt w:val="lowerRoman"/>
      <w:lvlText w:val="%6."/>
      <w:lvlJc w:val="right"/>
      <w:pPr>
        <w:ind w:left="4320" w:hanging="180"/>
      </w:pPr>
    </w:lvl>
    <w:lvl w:ilvl="6" w:tplc="A6F0B5BC">
      <w:start w:val="1"/>
      <w:numFmt w:val="decimal"/>
      <w:lvlText w:val="%7."/>
      <w:lvlJc w:val="left"/>
      <w:pPr>
        <w:ind w:left="5040" w:hanging="360"/>
      </w:pPr>
    </w:lvl>
    <w:lvl w:ilvl="7" w:tplc="845AD4E0">
      <w:start w:val="1"/>
      <w:numFmt w:val="lowerLetter"/>
      <w:lvlText w:val="%8."/>
      <w:lvlJc w:val="left"/>
      <w:pPr>
        <w:ind w:left="5760" w:hanging="360"/>
      </w:pPr>
    </w:lvl>
    <w:lvl w:ilvl="8" w:tplc="3C969188">
      <w:start w:val="1"/>
      <w:numFmt w:val="lowerRoman"/>
      <w:lvlText w:val="%9."/>
      <w:lvlJc w:val="right"/>
      <w:pPr>
        <w:ind w:left="6480" w:hanging="180"/>
      </w:pPr>
    </w:lvl>
  </w:abstractNum>
  <w:abstractNum w:abstractNumId="15" w15:restartNumberingAfterBreak="0">
    <w:nsid w:val="373E286B"/>
    <w:multiLevelType w:val="hybridMultilevel"/>
    <w:tmpl w:val="C55C04DE"/>
    <w:lvl w:ilvl="0" w:tplc="24B213B2">
      <w:start w:val="1"/>
      <w:numFmt w:val="decimal"/>
      <w:lvlText w:val="%1."/>
      <w:lvlJc w:val="left"/>
      <w:pPr>
        <w:ind w:left="720" w:hanging="360"/>
      </w:pPr>
    </w:lvl>
    <w:lvl w:ilvl="1" w:tplc="D09EE1CE">
      <w:start w:val="1"/>
      <w:numFmt w:val="lowerLetter"/>
      <w:lvlText w:val="%2."/>
      <w:lvlJc w:val="left"/>
      <w:pPr>
        <w:ind w:left="1440" w:hanging="360"/>
      </w:pPr>
    </w:lvl>
    <w:lvl w:ilvl="2" w:tplc="198ECFF8">
      <w:start w:val="1"/>
      <w:numFmt w:val="lowerRoman"/>
      <w:lvlText w:val="%3."/>
      <w:lvlJc w:val="right"/>
      <w:pPr>
        <w:ind w:left="2160" w:hanging="180"/>
      </w:pPr>
    </w:lvl>
    <w:lvl w:ilvl="3" w:tplc="F5CE8432">
      <w:start w:val="1"/>
      <w:numFmt w:val="decimal"/>
      <w:lvlText w:val="%4."/>
      <w:lvlJc w:val="left"/>
      <w:pPr>
        <w:ind w:left="2880" w:hanging="360"/>
      </w:pPr>
    </w:lvl>
    <w:lvl w:ilvl="4" w:tplc="F490DBB8">
      <w:start w:val="1"/>
      <w:numFmt w:val="lowerLetter"/>
      <w:lvlText w:val="%5."/>
      <w:lvlJc w:val="left"/>
      <w:pPr>
        <w:ind w:left="3600" w:hanging="360"/>
      </w:pPr>
    </w:lvl>
    <w:lvl w:ilvl="5" w:tplc="AB149E9C">
      <w:start w:val="1"/>
      <w:numFmt w:val="lowerRoman"/>
      <w:lvlText w:val="%6."/>
      <w:lvlJc w:val="right"/>
      <w:pPr>
        <w:ind w:left="4320" w:hanging="180"/>
      </w:pPr>
    </w:lvl>
    <w:lvl w:ilvl="6" w:tplc="5338EA76">
      <w:start w:val="1"/>
      <w:numFmt w:val="decimal"/>
      <w:lvlText w:val="%7."/>
      <w:lvlJc w:val="left"/>
      <w:pPr>
        <w:ind w:left="5040" w:hanging="360"/>
      </w:pPr>
    </w:lvl>
    <w:lvl w:ilvl="7" w:tplc="4142F8C4">
      <w:start w:val="1"/>
      <w:numFmt w:val="lowerLetter"/>
      <w:lvlText w:val="%8."/>
      <w:lvlJc w:val="left"/>
      <w:pPr>
        <w:ind w:left="5760" w:hanging="360"/>
      </w:pPr>
    </w:lvl>
    <w:lvl w:ilvl="8" w:tplc="08006372">
      <w:start w:val="1"/>
      <w:numFmt w:val="lowerRoman"/>
      <w:lvlText w:val="%9."/>
      <w:lvlJc w:val="right"/>
      <w:pPr>
        <w:ind w:left="6480" w:hanging="180"/>
      </w:pPr>
    </w:lvl>
  </w:abstractNum>
  <w:abstractNum w:abstractNumId="16" w15:restartNumberingAfterBreak="0">
    <w:nsid w:val="3843AC3F"/>
    <w:multiLevelType w:val="hybridMultilevel"/>
    <w:tmpl w:val="BE462CAE"/>
    <w:lvl w:ilvl="0" w:tplc="7CA42FAE">
      <w:start w:val="1"/>
      <w:numFmt w:val="lowerLetter"/>
      <w:lvlText w:val="(%1)"/>
      <w:lvlJc w:val="left"/>
      <w:pPr>
        <w:ind w:left="720" w:hanging="360"/>
      </w:pPr>
    </w:lvl>
    <w:lvl w:ilvl="1" w:tplc="A64A0CBA">
      <w:start w:val="1"/>
      <w:numFmt w:val="lowerLetter"/>
      <w:lvlText w:val="%2."/>
      <w:lvlJc w:val="left"/>
      <w:pPr>
        <w:ind w:left="1440" w:hanging="360"/>
      </w:pPr>
    </w:lvl>
    <w:lvl w:ilvl="2" w:tplc="8346A6AA">
      <w:start w:val="1"/>
      <w:numFmt w:val="lowerRoman"/>
      <w:lvlText w:val="%3."/>
      <w:lvlJc w:val="right"/>
      <w:pPr>
        <w:ind w:left="2160" w:hanging="180"/>
      </w:pPr>
    </w:lvl>
    <w:lvl w:ilvl="3" w:tplc="5D94905A">
      <w:start w:val="1"/>
      <w:numFmt w:val="decimal"/>
      <w:lvlText w:val="%4."/>
      <w:lvlJc w:val="left"/>
      <w:pPr>
        <w:ind w:left="2880" w:hanging="360"/>
      </w:pPr>
    </w:lvl>
    <w:lvl w:ilvl="4" w:tplc="313A006E">
      <w:start w:val="1"/>
      <w:numFmt w:val="lowerLetter"/>
      <w:lvlText w:val="%5."/>
      <w:lvlJc w:val="left"/>
      <w:pPr>
        <w:ind w:left="3600" w:hanging="360"/>
      </w:pPr>
    </w:lvl>
    <w:lvl w:ilvl="5" w:tplc="C00AB790">
      <w:start w:val="1"/>
      <w:numFmt w:val="lowerRoman"/>
      <w:lvlText w:val="%6."/>
      <w:lvlJc w:val="right"/>
      <w:pPr>
        <w:ind w:left="4320" w:hanging="180"/>
      </w:pPr>
    </w:lvl>
    <w:lvl w:ilvl="6" w:tplc="8E643EA2">
      <w:start w:val="1"/>
      <w:numFmt w:val="decimal"/>
      <w:lvlText w:val="%7."/>
      <w:lvlJc w:val="left"/>
      <w:pPr>
        <w:ind w:left="5040" w:hanging="360"/>
      </w:pPr>
    </w:lvl>
    <w:lvl w:ilvl="7" w:tplc="40D45AB4">
      <w:start w:val="1"/>
      <w:numFmt w:val="lowerLetter"/>
      <w:lvlText w:val="%8."/>
      <w:lvlJc w:val="left"/>
      <w:pPr>
        <w:ind w:left="5760" w:hanging="360"/>
      </w:pPr>
    </w:lvl>
    <w:lvl w:ilvl="8" w:tplc="3948EA1A">
      <w:start w:val="1"/>
      <w:numFmt w:val="lowerRoman"/>
      <w:lvlText w:val="%9."/>
      <w:lvlJc w:val="right"/>
      <w:pPr>
        <w:ind w:left="6480" w:hanging="180"/>
      </w:pPr>
    </w:lvl>
  </w:abstractNum>
  <w:abstractNum w:abstractNumId="17" w15:restartNumberingAfterBreak="0">
    <w:nsid w:val="3E33DD92"/>
    <w:multiLevelType w:val="hybridMultilevel"/>
    <w:tmpl w:val="4E326928"/>
    <w:lvl w:ilvl="0" w:tplc="89D083DC">
      <w:numFmt w:val="none"/>
      <w:lvlText w:val=""/>
      <w:lvlJc w:val="left"/>
      <w:pPr>
        <w:tabs>
          <w:tab w:val="num" w:pos="360"/>
        </w:tabs>
      </w:pPr>
    </w:lvl>
    <w:lvl w:ilvl="1" w:tplc="15D28A9E">
      <w:start w:val="1"/>
      <w:numFmt w:val="lowerLetter"/>
      <w:lvlText w:val="%2."/>
      <w:lvlJc w:val="left"/>
      <w:pPr>
        <w:ind w:left="1440" w:hanging="360"/>
      </w:pPr>
    </w:lvl>
    <w:lvl w:ilvl="2" w:tplc="7B66930C">
      <w:start w:val="1"/>
      <w:numFmt w:val="lowerRoman"/>
      <w:lvlText w:val="%3."/>
      <w:lvlJc w:val="right"/>
      <w:pPr>
        <w:ind w:left="2160" w:hanging="180"/>
      </w:pPr>
    </w:lvl>
    <w:lvl w:ilvl="3" w:tplc="9754F0AE">
      <w:start w:val="1"/>
      <w:numFmt w:val="decimal"/>
      <w:lvlText w:val="%4."/>
      <w:lvlJc w:val="left"/>
      <w:pPr>
        <w:ind w:left="2880" w:hanging="360"/>
      </w:pPr>
    </w:lvl>
    <w:lvl w:ilvl="4" w:tplc="F7F07898">
      <w:start w:val="1"/>
      <w:numFmt w:val="lowerLetter"/>
      <w:lvlText w:val="%5."/>
      <w:lvlJc w:val="left"/>
      <w:pPr>
        <w:ind w:left="3600" w:hanging="360"/>
      </w:pPr>
    </w:lvl>
    <w:lvl w:ilvl="5" w:tplc="F036C748">
      <w:start w:val="1"/>
      <w:numFmt w:val="lowerRoman"/>
      <w:lvlText w:val="%6."/>
      <w:lvlJc w:val="right"/>
      <w:pPr>
        <w:ind w:left="4320" w:hanging="180"/>
      </w:pPr>
    </w:lvl>
    <w:lvl w:ilvl="6" w:tplc="BCACB8F0">
      <w:start w:val="1"/>
      <w:numFmt w:val="decimal"/>
      <w:lvlText w:val="%7."/>
      <w:lvlJc w:val="left"/>
      <w:pPr>
        <w:ind w:left="5040" w:hanging="360"/>
      </w:pPr>
    </w:lvl>
    <w:lvl w:ilvl="7" w:tplc="69E4CDBC">
      <w:start w:val="1"/>
      <w:numFmt w:val="lowerLetter"/>
      <w:lvlText w:val="%8."/>
      <w:lvlJc w:val="left"/>
      <w:pPr>
        <w:ind w:left="5760" w:hanging="360"/>
      </w:pPr>
    </w:lvl>
    <w:lvl w:ilvl="8" w:tplc="5696427E">
      <w:start w:val="1"/>
      <w:numFmt w:val="lowerRoman"/>
      <w:lvlText w:val="%9."/>
      <w:lvlJc w:val="right"/>
      <w:pPr>
        <w:ind w:left="6480" w:hanging="180"/>
      </w:pPr>
    </w:lvl>
  </w:abstractNum>
  <w:abstractNum w:abstractNumId="18" w15:restartNumberingAfterBreak="0">
    <w:nsid w:val="4DFF5AB3"/>
    <w:multiLevelType w:val="hybridMultilevel"/>
    <w:tmpl w:val="FFDEB1F8"/>
    <w:lvl w:ilvl="0" w:tplc="08F87F14">
      <w:start w:val="1"/>
      <w:numFmt w:val="decimal"/>
      <w:lvlText w:val="(%1)"/>
      <w:lvlJc w:val="left"/>
      <w:pPr>
        <w:ind w:left="1440" w:hanging="360"/>
      </w:pPr>
    </w:lvl>
    <w:lvl w:ilvl="1" w:tplc="C0CA89DC">
      <w:start w:val="1"/>
      <w:numFmt w:val="lowerLetter"/>
      <w:lvlText w:val="%2."/>
      <w:lvlJc w:val="left"/>
      <w:pPr>
        <w:ind w:left="2160" w:hanging="360"/>
      </w:pPr>
    </w:lvl>
    <w:lvl w:ilvl="2" w:tplc="4ECC6A06">
      <w:start w:val="1"/>
      <w:numFmt w:val="lowerRoman"/>
      <w:lvlText w:val="%3."/>
      <w:lvlJc w:val="right"/>
      <w:pPr>
        <w:ind w:left="2880" w:hanging="180"/>
      </w:pPr>
    </w:lvl>
    <w:lvl w:ilvl="3" w:tplc="08F28AA8">
      <w:start w:val="1"/>
      <w:numFmt w:val="decimal"/>
      <w:lvlText w:val="%4."/>
      <w:lvlJc w:val="left"/>
      <w:pPr>
        <w:ind w:left="3600" w:hanging="360"/>
      </w:pPr>
    </w:lvl>
    <w:lvl w:ilvl="4" w:tplc="E000E7E2">
      <w:start w:val="1"/>
      <w:numFmt w:val="lowerLetter"/>
      <w:lvlText w:val="%5."/>
      <w:lvlJc w:val="left"/>
      <w:pPr>
        <w:ind w:left="4320" w:hanging="360"/>
      </w:pPr>
    </w:lvl>
    <w:lvl w:ilvl="5" w:tplc="49BC3B30">
      <w:start w:val="1"/>
      <w:numFmt w:val="lowerRoman"/>
      <w:lvlText w:val="%6."/>
      <w:lvlJc w:val="right"/>
      <w:pPr>
        <w:ind w:left="5040" w:hanging="180"/>
      </w:pPr>
    </w:lvl>
    <w:lvl w:ilvl="6" w:tplc="0EC4D55A">
      <w:start w:val="1"/>
      <w:numFmt w:val="decimal"/>
      <w:lvlText w:val="%7."/>
      <w:lvlJc w:val="left"/>
      <w:pPr>
        <w:ind w:left="5760" w:hanging="360"/>
      </w:pPr>
    </w:lvl>
    <w:lvl w:ilvl="7" w:tplc="9E280960">
      <w:start w:val="1"/>
      <w:numFmt w:val="lowerLetter"/>
      <w:lvlText w:val="%8."/>
      <w:lvlJc w:val="left"/>
      <w:pPr>
        <w:ind w:left="6480" w:hanging="360"/>
      </w:pPr>
    </w:lvl>
    <w:lvl w:ilvl="8" w:tplc="0D829548">
      <w:start w:val="1"/>
      <w:numFmt w:val="lowerRoman"/>
      <w:lvlText w:val="%9."/>
      <w:lvlJc w:val="right"/>
      <w:pPr>
        <w:ind w:left="7200" w:hanging="180"/>
      </w:pPr>
    </w:lvl>
  </w:abstractNum>
  <w:abstractNum w:abstractNumId="19" w15:restartNumberingAfterBreak="0">
    <w:nsid w:val="51A200F8"/>
    <w:multiLevelType w:val="hybridMultilevel"/>
    <w:tmpl w:val="62E0A3E8"/>
    <w:lvl w:ilvl="0" w:tplc="9224EBFC">
      <w:numFmt w:val="none"/>
      <w:lvlText w:val=""/>
      <w:lvlJc w:val="left"/>
      <w:pPr>
        <w:tabs>
          <w:tab w:val="num" w:pos="360"/>
        </w:tabs>
      </w:pPr>
    </w:lvl>
    <w:lvl w:ilvl="1" w:tplc="BDC23FA8">
      <w:start w:val="1"/>
      <w:numFmt w:val="lowerLetter"/>
      <w:lvlText w:val="%2."/>
      <w:lvlJc w:val="left"/>
      <w:pPr>
        <w:ind w:left="1440" w:hanging="360"/>
      </w:pPr>
    </w:lvl>
    <w:lvl w:ilvl="2" w:tplc="6E6EFD24">
      <w:start w:val="1"/>
      <w:numFmt w:val="lowerRoman"/>
      <w:lvlText w:val="%3."/>
      <w:lvlJc w:val="right"/>
      <w:pPr>
        <w:ind w:left="2160" w:hanging="180"/>
      </w:pPr>
    </w:lvl>
    <w:lvl w:ilvl="3" w:tplc="0200121E">
      <w:start w:val="1"/>
      <w:numFmt w:val="decimal"/>
      <w:lvlText w:val="%4."/>
      <w:lvlJc w:val="left"/>
      <w:pPr>
        <w:ind w:left="2880" w:hanging="360"/>
      </w:pPr>
    </w:lvl>
    <w:lvl w:ilvl="4" w:tplc="90EE933A">
      <w:start w:val="1"/>
      <w:numFmt w:val="lowerLetter"/>
      <w:lvlText w:val="%5."/>
      <w:lvlJc w:val="left"/>
      <w:pPr>
        <w:ind w:left="3600" w:hanging="360"/>
      </w:pPr>
    </w:lvl>
    <w:lvl w:ilvl="5" w:tplc="9EC09CC4">
      <w:start w:val="1"/>
      <w:numFmt w:val="lowerRoman"/>
      <w:lvlText w:val="%6."/>
      <w:lvlJc w:val="right"/>
      <w:pPr>
        <w:ind w:left="4320" w:hanging="180"/>
      </w:pPr>
    </w:lvl>
    <w:lvl w:ilvl="6" w:tplc="7A98A332">
      <w:start w:val="1"/>
      <w:numFmt w:val="decimal"/>
      <w:lvlText w:val="%7."/>
      <w:lvlJc w:val="left"/>
      <w:pPr>
        <w:ind w:left="5040" w:hanging="360"/>
      </w:pPr>
    </w:lvl>
    <w:lvl w:ilvl="7" w:tplc="41C0C94C">
      <w:start w:val="1"/>
      <w:numFmt w:val="lowerLetter"/>
      <w:lvlText w:val="%8."/>
      <w:lvlJc w:val="left"/>
      <w:pPr>
        <w:ind w:left="5760" w:hanging="360"/>
      </w:pPr>
    </w:lvl>
    <w:lvl w:ilvl="8" w:tplc="1BBEC36A">
      <w:start w:val="1"/>
      <w:numFmt w:val="lowerRoman"/>
      <w:lvlText w:val="%9."/>
      <w:lvlJc w:val="right"/>
      <w:pPr>
        <w:ind w:left="6480" w:hanging="180"/>
      </w:pPr>
    </w:lvl>
  </w:abstractNum>
  <w:abstractNum w:abstractNumId="20" w15:restartNumberingAfterBreak="0">
    <w:nsid w:val="55133E96"/>
    <w:multiLevelType w:val="hybridMultilevel"/>
    <w:tmpl w:val="E79CEF62"/>
    <w:lvl w:ilvl="0" w:tplc="16844BB8">
      <w:start w:val="1"/>
      <w:numFmt w:val="lowerLetter"/>
      <w:lvlText w:val="%1."/>
      <w:lvlJc w:val="left"/>
      <w:pPr>
        <w:ind w:left="1800" w:hanging="360"/>
      </w:pPr>
    </w:lvl>
    <w:lvl w:ilvl="1" w:tplc="46CC5AA0">
      <w:start w:val="1"/>
      <w:numFmt w:val="lowerLetter"/>
      <w:lvlText w:val="%2."/>
      <w:lvlJc w:val="left"/>
      <w:pPr>
        <w:ind w:left="2520" w:hanging="360"/>
      </w:pPr>
    </w:lvl>
    <w:lvl w:ilvl="2" w:tplc="31BA2C56">
      <w:start w:val="1"/>
      <w:numFmt w:val="lowerRoman"/>
      <w:lvlText w:val="%3."/>
      <w:lvlJc w:val="right"/>
      <w:pPr>
        <w:ind w:left="3240" w:hanging="180"/>
      </w:pPr>
    </w:lvl>
    <w:lvl w:ilvl="3" w:tplc="56BCC55E">
      <w:start w:val="1"/>
      <w:numFmt w:val="decimal"/>
      <w:lvlText w:val="%4."/>
      <w:lvlJc w:val="left"/>
      <w:pPr>
        <w:ind w:left="3960" w:hanging="360"/>
      </w:pPr>
    </w:lvl>
    <w:lvl w:ilvl="4" w:tplc="561AA50E">
      <w:start w:val="1"/>
      <w:numFmt w:val="lowerLetter"/>
      <w:lvlText w:val="%5."/>
      <w:lvlJc w:val="left"/>
      <w:pPr>
        <w:ind w:left="4680" w:hanging="360"/>
      </w:pPr>
    </w:lvl>
    <w:lvl w:ilvl="5" w:tplc="BC48B204">
      <w:start w:val="1"/>
      <w:numFmt w:val="lowerRoman"/>
      <w:lvlText w:val="%6."/>
      <w:lvlJc w:val="right"/>
      <w:pPr>
        <w:ind w:left="5400" w:hanging="180"/>
      </w:pPr>
    </w:lvl>
    <w:lvl w:ilvl="6" w:tplc="EBCA23AC">
      <w:start w:val="1"/>
      <w:numFmt w:val="decimal"/>
      <w:lvlText w:val="%7."/>
      <w:lvlJc w:val="left"/>
      <w:pPr>
        <w:ind w:left="6120" w:hanging="360"/>
      </w:pPr>
    </w:lvl>
    <w:lvl w:ilvl="7" w:tplc="070CA930">
      <w:start w:val="1"/>
      <w:numFmt w:val="lowerLetter"/>
      <w:lvlText w:val="%8."/>
      <w:lvlJc w:val="left"/>
      <w:pPr>
        <w:ind w:left="6840" w:hanging="360"/>
      </w:pPr>
    </w:lvl>
    <w:lvl w:ilvl="8" w:tplc="3A5401F6">
      <w:start w:val="1"/>
      <w:numFmt w:val="lowerRoman"/>
      <w:lvlText w:val="%9."/>
      <w:lvlJc w:val="right"/>
      <w:pPr>
        <w:ind w:left="7560" w:hanging="180"/>
      </w:pPr>
    </w:lvl>
  </w:abstractNum>
  <w:abstractNum w:abstractNumId="21" w15:restartNumberingAfterBreak="0">
    <w:nsid w:val="570FD25B"/>
    <w:multiLevelType w:val="hybridMultilevel"/>
    <w:tmpl w:val="6506ECB8"/>
    <w:lvl w:ilvl="0" w:tplc="F96A0768">
      <w:start w:val="1"/>
      <w:numFmt w:val="decimal"/>
      <w:lvlText w:val="%1."/>
      <w:lvlJc w:val="left"/>
      <w:pPr>
        <w:ind w:left="360" w:hanging="360"/>
      </w:pPr>
    </w:lvl>
    <w:lvl w:ilvl="1" w:tplc="728612B4">
      <w:start w:val="1"/>
      <w:numFmt w:val="lowerLetter"/>
      <w:lvlText w:val="%2."/>
      <w:lvlJc w:val="left"/>
      <w:pPr>
        <w:ind w:left="1080" w:hanging="360"/>
      </w:pPr>
    </w:lvl>
    <w:lvl w:ilvl="2" w:tplc="00BA4CE2">
      <w:start w:val="1"/>
      <w:numFmt w:val="lowerRoman"/>
      <w:lvlText w:val="%3."/>
      <w:lvlJc w:val="right"/>
      <w:pPr>
        <w:ind w:left="1800" w:hanging="180"/>
      </w:pPr>
    </w:lvl>
    <w:lvl w:ilvl="3" w:tplc="D63680A0">
      <w:start w:val="1"/>
      <w:numFmt w:val="decimal"/>
      <w:lvlText w:val="%4."/>
      <w:lvlJc w:val="left"/>
      <w:pPr>
        <w:ind w:left="2520" w:hanging="360"/>
      </w:pPr>
    </w:lvl>
    <w:lvl w:ilvl="4" w:tplc="DC1A5100">
      <w:start w:val="1"/>
      <w:numFmt w:val="lowerLetter"/>
      <w:lvlText w:val="%5."/>
      <w:lvlJc w:val="left"/>
      <w:pPr>
        <w:ind w:left="3240" w:hanging="360"/>
      </w:pPr>
    </w:lvl>
    <w:lvl w:ilvl="5" w:tplc="DE3AE196">
      <w:start w:val="1"/>
      <w:numFmt w:val="lowerRoman"/>
      <w:lvlText w:val="%6."/>
      <w:lvlJc w:val="right"/>
      <w:pPr>
        <w:ind w:left="3960" w:hanging="180"/>
      </w:pPr>
    </w:lvl>
    <w:lvl w:ilvl="6" w:tplc="B1348E48">
      <w:start w:val="1"/>
      <w:numFmt w:val="decimal"/>
      <w:lvlText w:val="%7."/>
      <w:lvlJc w:val="left"/>
      <w:pPr>
        <w:ind w:left="4680" w:hanging="360"/>
      </w:pPr>
    </w:lvl>
    <w:lvl w:ilvl="7" w:tplc="01EC154E">
      <w:start w:val="1"/>
      <w:numFmt w:val="lowerLetter"/>
      <w:lvlText w:val="%8."/>
      <w:lvlJc w:val="left"/>
      <w:pPr>
        <w:ind w:left="5400" w:hanging="360"/>
      </w:pPr>
    </w:lvl>
    <w:lvl w:ilvl="8" w:tplc="D24E8EFC">
      <w:start w:val="1"/>
      <w:numFmt w:val="lowerRoman"/>
      <w:lvlText w:val="%9."/>
      <w:lvlJc w:val="right"/>
      <w:pPr>
        <w:ind w:left="6120" w:hanging="180"/>
      </w:pPr>
    </w:lvl>
  </w:abstractNum>
  <w:abstractNum w:abstractNumId="22" w15:restartNumberingAfterBreak="0">
    <w:nsid w:val="596E352B"/>
    <w:multiLevelType w:val="hybridMultilevel"/>
    <w:tmpl w:val="86945CE4"/>
    <w:lvl w:ilvl="0" w:tplc="162CDDE4">
      <w:start w:val="1"/>
      <w:numFmt w:val="decimal"/>
      <w:lvlText w:val="(%1)"/>
      <w:lvlJc w:val="left"/>
      <w:pPr>
        <w:ind w:left="720" w:hanging="360"/>
      </w:pPr>
    </w:lvl>
    <w:lvl w:ilvl="1" w:tplc="271013FA">
      <w:start w:val="1"/>
      <w:numFmt w:val="lowerLetter"/>
      <w:lvlText w:val="%2."/>
      <w:lvlJc w:val="left"/>
      <w:pPr>
        <w:ind w:left="1440" w:hanging="360"/>
      </w:pPr>
    </w:lvl>
    <w:lvl w:ilvl="2" w:tplc="DFA8C186">
      <w:start w:val="1"/>
      <w:numFmt w:val="lowerRoman"/>
      <w:lvlText w:val="%3."/>
      <w:lvlJc w:val="right"/>
      <w:pPr>
        <w:ind w:left="2160" w:hanging="180"/>
      </w:pPr>
    </w:lvl>
    <w:lvl w:ilvl="3" w:tplc="AB8A817A">
      <w:start w:val="1"/>
      <w:numFmt w:val="decimal"/>
      <w:lvlText w:val="%4."/>
      <w:lvlJc w:val="left"/>
      <w:pPr>
        <w:ind w:left="2880" w:hanging="360"/>
      </w:pPr>
    </w:lvl>
    <w:lvl w:ilvl="4" w:tplc="A57E52C4">
      <w:start w:val="1"/>
      <w:numFmt w:val="lowerLetter"/>
      <w:lvlText w:val="%5."/>
      <w:lvlJc w:val="left"/>
      <w:pPr>
        <w:ind w:left="3600" w:hanging="360"/>
      </w:pPr>
    </w:lvl>
    <w:lvl w:ilvl="5" w:tplc="C2303210">
      <w:start w:val="1"/>
      <w:numFmt w:val="lowerRoman"/>
      <w:lvlText w:val="%6."/>
      <w:lvlJc w:val="right"/>
      <w:pPr>
        <w:ind w:left="4320" w:hanging="180"/>
      </w:pPr>
    </w:lvl>
    <w:lvl w:ilvl="6" w:tplc="1C80C6C8">
      <w:start w:val="1"/>
      <w:numFmt w:val="decimal"/>
      <w:lvlText w:val="%7."/>
      <w:lvlJc w:val="left"/>
      <w:pPr>
        <w:ind w:left="5040" w:hanging="360"/>
      </w:pPr>
    </w:lvl>
    <w:lvl w:ilvl="7" w:tplc="77E2BB66">
      <w:start w:val="1"/>
      <w:numFmt w:val="lowerLetter"/>
      <w:lvlText w:val="%8."/>
      <w:lvlJc w:val="left"/>
      <w:pPr>
        <w:ind w:left="5760" w:hanging="360"/>
      </w:pPr>
    </w:lvl>
    <w:lvl w:ilvl="8" w:tplc="B4B29A86">
      <w:start w:val="1"/>
      <w:numFmt w:val="lowerRoman"/>
      <w:lvlText w:val="%9."/>
      <w:lvlJc w:val="right"/>
      <w:pPr>
        <w:ind w:left="6480" w:hanging="180"/>
      </w:pPr>
    </w:lvl>
  </w:abstractNum>
  <w:abstractNum w:abstractNumId="23" w15:restartNumberingAfterBreak="0">
    <w:nsid w:val="63FDAFCD"/>
    <w:multiLevelType w:val="hybridMultilevel"/>
    <w:tmpl w:val="8BB87AD4"/>
    <w:lvl w:ilvl="0" w:tplc="A96C0DC2">
      <w:start w:val="13"/>
      <w:numFmt w:val="lowerLetter"/>
      <w:lvlText w:val="(%1)"/>
      <w:lvlJc w:val="left"/>
      <w:pPr>
        <w:ind w:left="1080" w:hanging="360"/>
      </w:pPr>
    </w:lvl>
    <w:lvl w:ilvl="1" w:tplc="41C0B224">
      <w:start w:val="1"/>
      <w:numFmt w:val="lowerLetter"/>
      <w:lvlText w:val="%2."/>
      <w:lvlJc w:val="left"/>
      <w:pPr>
        <w:ind w:left="1800" w:hanging="360"/>
      </w:pPr>
    </w:lvl>
    <w:lvl w:ilvl="2" w:tplc="85E080DA">
      <w:start w:val="1"/>
      <w:numFmt w:val="lowerRoman"/>
      <w:lvlText w:val="%3."/>
      <w:lvlJc w:val="right"/>
      <w:pPr>
        <w:ind w:left="2520" w:hanging="180"/>
      </w:pPr>
    </w:lvl>
    <w:lvl w:ilvl="3" w:tplc="BB401F74">
      <w:start w:val="1"/>
      <w:numFmt w:val="decimal"/>
      <w:lvlText w:val="%4."/>
      <w:lvlJc w:val="left"/>
      <w:pPr>
        <w:ind w:left="3240" w:hanging="360"/>
      </w:pPr>
    </w:lvl>
    <w:lvl w:ilvl="4" w:tplc="202A4C74">
      <w:start w:val="1"/>
      <w:numFmt w:val="lowerLetter"/>
      <w:lvlText w:val="%5."/>
      <w:lvlJc w:val="left"/>
      <w:pPr>
        <w:ind w:left="3960" w:hanging="360"/>
      </w:pPr>
    </w:lvl>
    <w:lvl w:ilvl="5" w:tplc="97065B0C">
      <w:start w:val="1"/>
      <w:numFmt w:val="lowerRoman"/>
      <w:lvlText w:val="%6."/>
      <w:lvlJc w:val="right"/>
      <w:pPr>
        <w:ind w:left="4680" w:hanging="180"/>
      </w:pPr>
    </w:lvl>
    <w:lvl w:ilvl="6" w:tplc="5ED813B4">
      <w:start w:val="1"/>
      <w:numFmt w:val="decimal"/>
      <w:lvlText w:val="%7."/>
      <w:lvlJc w:val="left"/>
      <w:pPr>
        <w:ind w:left="5400" w:hanging="360"/>
      </w:pPr>
    </w:lvl>
    <w:lvl w:ilvl="7" w:tplc="3CC83D92">
      <w:start w:val="1"/>
      <w:numFmt w:val="lowerLetter"/>
      <w:lvlText w:val="%8."/>
      <w:lvlJc w:val="left"/>
      <w:pPr>
        <w:ind w:left="6120" w:hanging="360"/>
      </w:pPr>
    </w:lvl>
    <w:lvl w:ilvl="8" w:tplc="709C71C6">
      <w:start w:val="1"/>
      <w:numFmt w:val="lowerRoman"/>
      <w:lvlText w:val="%9."/>
      <w:lvlJc w:val="right"/>
      <w:pPr>
        <w:ind w:left="6840" w:hanging="180"/>
      </w:pPr>
    </w:lvl>
  </w:abstractNum>
  <w:abstractNum w:abstractNumId="24" w15:restartNumberingAfterBreak="0">
    <w:nsid w:val="6424426D"/>
    <w:multiLevelType w:val="hybridMultilevel"/>
    <w:tmpl w:val="5D562C9E"/>
    <w:lvl w:ilvl="0" w:tplc="0CDCD15C">
      <w:start w:val="1"/>
      <w:numFmt w:val="decimal"/>
      <w:lvlText w:val="(%1)"/>
      <w:lvlJc w:val="left"/>
      <w:pPr>
        <w:ind w:left="1440" w:hanging="360"/>
      </w:pPr>
    </w:lvl>
    <w:lvl w:ilvl="1" w:tplc="56546DEC">
      <w:start w:val="1"/>
      <w:numFmt w:val="lowerLetter"/>
      <w:lvlText w:val="%2."/>
      <w:lvlJc w:val="left"/>
      <w:pPr>
        <w:ind w:left="2160" w:hanging="360"/>
      </w:pPr>
    </w:lvl>
    <w:lvl w:ilvl="2" w:tplc="513A7DCE">
      <w:start w:val="1"/>
      <w:numFmt w:val="lowerRoman"/>
      <w:lvlText w:val="%3."/>
      <w:lvlJc w:val="right"/>
      <w:pPr>
        <w:ind w:left="2880" w:hanging="180"/>
      </w:pPr>
    </w:lvl>
    <w:lvl w:ilvl="3" w:tplc="C9E29BA4">
      <w:start w:val="1"/>
      <w:numFmt w:val="decimal"/>
      <w:lvlText w:val="%4."/>
      <w:lvlJc w:val="left"/>
      <w:pPr>
        <w:ind w:left="3600" w:hanging="360"/>
      </w:pPr>
    </w:lvl>
    <w:lvl w:ilvl="4" w:tplc="678CE85A">
      <w:start w:val="1"/>
      <w:numFmt w:val="lowerLetter"/>
      <w:lvlText w:val="%5."/>
      <w:lvlJc w:val="left"/>
      <w:pPr>
        <w:ind w:left="4320" w:hanging="360"/>
      </w:pPr>
    </w:lvl>
    <w:lvl w:ilvl="5" w:tplc="6BB0E1AA">
      <w:start w:val="1"/>
      <w:numFmt w:val="lowerRoman"/>
      <w:lvlText w:val="%6."/>
      <w:lvlJc w:val="right"/>
      <w:pPr>
        <w:ind w:left="5040" w:hanging="180"/>
      </w:pPr>
    </w:lvl>
    <w:lvl w:ilvl="6" w:tplc="F5F6643C">
      <w:start w:val="1"/>
      <w:numFmt w:val="decimal"/>
      <w:lvlText w:val="%7."/>
      <w:lvlJc w:val="left"/>
      <w:pPr>
        <w:ind w:left="5760" w:hanging="360"/>
      </w:pPr>
    </w:lvl>
    <w:lvl w:ilvl="7" w:tplc="BDB8E442">
      <w:start w:val="1"/>
      <w:numFmt w:val="lowerLetter"/>
      <w:lvlText w:val="%8."/>
      <w:lvlJc w:val="left"/>
      <w:pPr>
        <w:ind w:left="6480" w:hanging="360"/>
      </w:pPr>
    </w:lvl>
    <w:lvl w:ilvl="8" w:tplc="6D64FA40">
      <w:start w:val="1"/>
      <w:numFmt w:val="lowerRoman"/>
      <w:lvlText w:val="%9."/>
      <w:lvlJc w:val="right"/>
      <w:pPr>
        <w:ind w:left="7200" w:hanging="180"/>
      </w:pPr>
    </w:lvl>
  </w:abstractNum>
  <w:abstractNum w:abstractNumId="25" w15:restartNumberingAfterBreak="0">
    <w:nsid w:val="739F3F56"/>
    <w:multiLevelType w:val="hybridMultilevel"/>
    <w:tmpl w:val="5416405A"/>
    <w:lvl w:ilvl="0" w:tplc="1CF0A948">
      <w:start w:val="1"/>
      <w:numFmt w:val="lowerLetter"/>
      <w:lvlText w:val="(%1)"/>
      <w:lvlJc w:val="left"/>
      <w:pPr>
        <w:ind w:left="1080" w:hanging="360"/>
      </w:pPr>
    </w:lvl>
    <w:lvl w:ilvl="1" w:tplc="B56450F4">
      <w:start w:val="1"/>
      <w:numFmt w:val="lowerLetter"/>
      <w:lvlText w:val="(%2)"/>
      <w:lvlJc w:val="left"/>
      <w:pPr>
        <w:ind w:left="1800" w:hanging="360"/>
      </w:pPr>
    </w:lvl>
    <w:lvl w:ilvl="2" w:tplc="218A1446">
      <w:start w:val="1"/>
      <w:numFmt w:val="lowerRoman"/>
      <w:lvlText w:val="%3."/>
      <w:lvlJc w:val="right"/>
      <w:pPr>
        <w:ind w:left="2520" w:hanging="180"/>
      </w:pPr>
    </w:lvl>
    <w:lvl w:ilvl="3" w:tplc="209E8DF2">
      <w:start w:val="1"/>
      <w:numFmt w:val="decimal"/>
      <w:lvlText w:val="%4."/>
      <w:lvlJc w:val="left"/>
      <w:pPr>
        <w:ind w:left="3240" w:hanging="360"/>
      </w:pPr>
    </w:lvl>
    <w:lvl w:ilvl="4" w:tplc="F5A2F76C">
      <w:start w:val="1"/>
      <w:numFmt w:val="lowerLetter"/>
      <w:lvlText w:val="%5."/>
      <w:lvlJc w:val="left"/>
      <w:pPr>
        <w:ind w:left="3960" w:hanging="360"/>
      </w:pPr>
    </w:lvl>
    <w:lvl w:ilvl="5" w:tplc="98A44EE0">
      <w:start w:val="1"/>
      <w:numFmt w:val="lowerRoman"/>
      <w:lvlText w:val="%6."/>
      <w:lvlJc w:val="right"/>
      <w:pPr>
        <w:ind w:left="4680" w:hanging="180"/>
      </w:pPr>
    </w:lvl>
    <w:lvl w:ilvl="6" w:tplc="7F42A4E8">
      <w:start w:val="1"/>
      <w:numFmt w:val="decimal"/>
      <w:lvlText w:val="%7."/>
      <w:lvlJc w:val="left"/>
      <w:pPr>
        <w:ind w:left="5400" w:hanging="360"/>
      </w:pPr>
    </w:lvl>
    <w:lvl w:ilvl="7" w:tplc="CF30E1AA">
      <w:start w:val="1"/>
      <w:numFmt w:val="lowerLetter"/>
      <w:lvlText w:val="%8."/>
      <w:lvlJc w:val="left"/>
      <w:pPr>
        <w:ind w:left="6120" w:hanging="360"/>
      </w:pPr>
    </w:lvl>
    <w:lvl w:ilvl="8" w:tplc="F39E806C">
      <w:start w:val="1"/>
      <w:numFmt w:val="lowerRoman"/>
      <w:lvlText w:val="%9."/>
      <w:lvlJc w:val="right"/>
      <w:pPr>
        <w:ind w:left="6840" w:hanging="180"/>
      </w:pPr>
    </w:lvl>
  </w:abstractNum>
  <w:num w:numId="1" w16cid:durableId="1351879412">
    <w:abstractNumId w:val="4"/>
  </w:num>
  <w:num w:numId="2" w16cid:durableId="568731762">
    <w:abstractNumId w:val="21"/>
  </w:num>
  <w:num w:numId="3" w16cid:durableId="338045027">
    <w:abstractNumId w:val="24"/>
  </w:num>
  <w:num w:numId="4" w16cid:durableId="1084104237">
    <w:abstractNumId w:val="23"/>
  </w:num>
  <w:num w:numId="5" w16cid:durableId="1097361097">
    <w:abstractNumId w:val="12"/>
  </w:num>
  <w:num w:numId="6" w16cid:durableId="1828085908">
    <w:abstractNumId w:val="6"/>
  </w:num>
  <w:num w:numId="7" w16cid:durableId="1506556344">
    <w:abstractNumId w:val="5"/>
  </w:num>
  <w:num w:numId="8" w16cid:durableId="1599172087">
    <w:abstractNumId w:val="7"/>
  </w:num>
  <w:num w:numId="9" w16cid:durableId="220479961">
    <w:abstractNumId w:val="0"/>
  </w:num>
  <w:num w:numId="10" w16cid:durableId="131216127">
    <w:abstractNumId w:val="1"/>
  </w:num>
  <w:num w:numId="11" w16cid:durableId="1564027400">
    <w:abstractNumId w:val="13"/>
  </w:num>
  <w:num w:numId="12" w16cid:durableId="1018627354">
    <w:abstractNumId w:val="8"/>
  </w:num>
  <w:num w:numId="13" w16cid:durableId="2002000326">
    <w:abstractNumId w:val="9"/>
  </w:num>
  <w:num w:numId="14" w16cid:durableId="390688287">
    <w:abstractNumId w:val="10"/>
  </w:num>
  <w:num w:numId="15" w16cid:durableId="1339427427">
    <w:abstractNumId w:val="22"/>
  </w:num>
  <w:num w:numId="16" w16cid:durableId="2101173529">
    <w:abstractNumId w:val="19"/>
  </w:num>
  <w:num w:numId="17" w16cid:durableId="1807888869">
    <w:abstractNumId w:val="3"/>
  </w:num>
  <w:num w:numId="18" w16cid:durableId="315187603">
    <w:abstractNumId w:val="17"/>
  </w:num>
  <w:num w:numId="19" w16cid:durableId="1324352828">
    <w:abstractNumId w:val="14"/>
  </w:num>
  <w:num w:numId="20" w16cid:durableId="789250531">
    <w:abstractNumId w:val="16"/>
  </w:num>
  <w:num w:numId="21" w16cid:durableId="2086029830">
    <w:abstractNumId w:val="20"/>
  </w:num>
  <w:num w:numId="22" w16cid:durableId="651904999">
    <w:abstractNumId w:val="15"/>
  </w:num>
  <w:num w:numId="23" w16cid:durableId="1017124805">
    <w:abstractNumId w:val="11"/>
  </w:num>
  <w:num w:numId="24" w16cid:durableId="475493589">
    <w:abstractNumId w:val="18"/>
  </w:num>
  <w:num w:numId="25" w16cid:durableId="190650290">
    <w:abstractNumId w:val="2"/>
  </w:num>
  <w:num w:numId="26" w16cid:durableId="45070801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21F63"/>
    <w:rsid w:val="00001D3E"/>
    <w:rsid w:val="00054166"/>
    <w:rsid w:val="0009186E"/>
    <w:rsid w:val="000F589A"/>
    <w:rsid w:val="00132A90"/>
    <w:rsid w:val="0016389B"/>
    <w:rsid w:val="001A522E"/>
    <w:rsid w:val="001C8AE8"/>
    <w:rsid w:val="00211C2C"/>
    <w:rsid w:val="00211E6C"/>
    <w:rsid w:val="00223120"/>
    <w:rsid w:val="00232C62"/>
    <w:rsid w:val="0024592A"/>
    <w:rsid w:val="002943B4"/>
    <w:rsid w:val="002C5270"/>
    <w:rsid w:val="002D3FB0"/>
    <w:rsid w:val="003572E8"/>
    <w:rsid w:val="003666F1"/>
    <w:rsid w:val="003A264E"/>
    <w:rsid w:val="003C655B"/>
    <w:rsid w:val="003F454F"/>
    <w:rsid w:val="00403DFE"/>
    <w:rsid w:val="004D05D3"/>
    <w:rsid w:val="004FF610"/>
    <w:rsid w:val="005161A5"/>
    <w:rsid w:val="0055537C"/>
    <w:rsid w:val="005878F3"/>
    <w:rsid w:val="005F2BFE"/>
    <w:rsid w:val="00600B57"/>
    <w:rsid w:val="00619BD5"/>
    <w:rsid w:val="00637CAD"/>
    <w:rsid w:val="0063D213"/>
    <w:rsid w:val="00675BD8"/>
    <w:rsid w:val="006A5C2A"/>
    <w:rsid w:val="006D5EB3"/>
    <w:rsid w:val="00724CF0"/>
    <w:rsid w:val="007512EB"/>
    <w:rsid w:val="007B13CC"/>
    <w:rsid w:val="00860313"/>
    <w:rsid w:val="00870A94"/>
    <w:rsid w:val="008B53D6"/>
    <w:rsid w:val="008C788D"/>
    <w:rsid w:val="008E559E"/>
    <w:rsid w:val="008E6D53"/>
    <w:rsid w:val="009D2A7A"/>
    <w:rsid w:val="00A014BB"/>
    <w:rsid w:val="00A63487"/>
    <w:rsid w:val="00B308E9"/>
    <w:rsid w:val="00B71D78"/>
    <w:rsid w:val="00B9594B"/>
    <w:rsid w:val="00BC34C5"/>
    <w:rsid w:val="00C21F63"/>
    <w:rsid w:val="00CE1FC5"/>
    <w:rsid w:val="00D039F3"/>
    <w:rsid w:val="00D05CF2"/>
    <w:rsid w:val="00D138CF"/>
    <w:rsid w:val="00EA0F10"/>
    <w:rsid w:val="00EC19C2"/>
    <w:rsid w:val="00EE785D"/>
    <w:rsid w:val="00F34376"/>
    <w:rsid w:val="00F635BF"/>
    <w:rsid w:val="00FB5517"/>
    <w:rsid w:val="00FE0750"/>
    <w:rsid w:val="010AF68A"/>
    <w:rsid w:val="016118AD"/>
    <w:rsid w:val="01BD3408"/>
    <w:rsid w:val="02336CA4"/>
    <w:rsid w:val="025D81AA"/>
    <w:rsid w:val="026EAAA0"/>
    <w:rsid w:val="029FE62B"/>
    <w:rsid w:val="02EDB4C4"/>
    <w:rsid w:val="02F8E4A7"/>
    <w:rsid w:val="0319562A"/>
    <w:rsid w:val="0337BE00"/>
    <w:rsid w:val="033CE73F"/>
    <w:rsid w:val="0380D306"/>
    <w:rsid w:val="04701195"/>
    <w:rsid w:val="048A38BA"/>
    <w:rsid w:val="04B2E662"/>
    <w:rsid w:val="04CB398A"/>
    <w:rsid w:val="04D38E61"/>
    <w:rsid w:val="0529B11C"/>
    <w:rsid w:val="05485AAC"/>
    <w:rsid w:val="0549D64C"/>
    <w:rsid w:val="0589F413"/>
    <w:rsid w:val="05BA4D51"/>
    <w:rsid w:val="05BCC2EE"/>
    <w:rsid w:val="05E35A57"/>
    <w:rsid w:val="06BDBA45"/>
    <w:rsid w:val="07322172"/>
    <w:rsid w:val="077A666B"/>
    <w:rsid w:val="077F2AB8"/>
    <w:rsid w:val="07EB4A57"/>
    <w:rsid w:val="07F05F73"/>
    <w:rsid w:val="0814D2A5"/>
    <w:rsid w:val="08AB73EF"/>
    <w:rsid w:val="08BF595E"/>
    <w:rsid w:val="08F1EE13"/>
    <w:rsid w:val="0918F413"/>
    <w:rsid w:val="091EEDC4"/>
    <w:rsid w:val="094285E1"/>
    <w:rsid w:val="0958DFDE"/>
    <w:rsid w:val="097EA4F3"/>
    <w:rsid w:val="09A3C49F"/>
    <w:rsid w:val="09B0BAF8"/>
    <w:rsid w:val="0A4C7394"/>
    <w:rsid w:val="0A80FC0C"/>
    <w:rsid w:val="0B0B1910"/>
    <w:rsid w:val="0B42CFE5"/>
    <w:rsid w:val="0B4ABD6B"/>
    <w:rsid w:val="0BDA01FE"/>
    <w:rsid w:val="0C08E81A"/>
    <w:rsid w:val="0C298ED5"/>
    <w:rsid w:val="0C4E788E"/>
    <w:rsid w:val="0C8A5307"/>
    <w:rsid w:val="0C945409"/>
    <w:rsid w:val="0CC3CCA1"/>
    <w:rsid w:val="0D2713EA"/>
    <w:rsid w:val="0D2AFCE0"/>
    <w:rsid w:val="0D9A024A"/>
    <w:rsid w:val="0E256DD1"/>
    <w:rsid w:val="0E778BB4"/>
    <w:rsid w:val="0ECCC73D"/>
    <w:rsid w:val="0EDE93BB"/>
    <w:rsid w:val="0F5FB22B"/>
    <w:rsid w:val="0F79DD6F"/>
    <w:rsid w:val="0F817242"/>
    <w:rsid w:val="0F85A23A"/>
    <w:rsid w:val="0F8D6484"/>
    <w:rsid w:val="0F9776C2"/>
    <w:rsid w:val="0FBC836D"/>
    <w:rsid w:val="0FD3F754"/>
    <w:rsid w:val="10164108"/>
    <w:rsid w:val="1080CED7"/>
    <w:rsid w:val="10BDB6A5"/>
    <w:rsid w:val="1101F826"/>
    <w:rsid w:val="1163F1C3"/>
    <w:rsid w:val="1171AF69"/>
    <w:rsid w:val="118A963C"/>
    <w:rsid w:val="11B21169"/>
    <w:rsid w:val="11CA1371"/>
    <w:rsid w:val="120A6102"/>
    <w:rsid w:val="121CD137"/>
    <w:rsid w:val="1249791A"/>
    <w:rsid w:val="12D22FB2"/>
    <w:rsid w:val="12EA14B6"/>
    <w:rsid w:val="12ECED64"/>
    <w:rsid w:val="12FFC224"/>
    <w:rsid w:val="1314DF93"/>
    <w:rsid w:val="135EAABE"/>
    <w:rsid w:val="13BE85D2"/>
    <w:rsid w:val="13D77E56"/>
    <w:rsid w:val="13F89616"/>
    <w:rsid w:val="14559310"/>
    <w:rsid w:val="14785532"/>
    <w:rsid w:val="14CA3F74"/>
    <w:rsid w:val="150023A4"/>
    <w:rsid w:val="153FEF84"/>
    <w:rsid w:val="15554DD5"/>
    <w:rsid w:val="163762E6"/>
    <w:rsid w:val="165D2C91"/>
    <w:rsid w:val="1663D57E"/>
    <w:rsid w:val="16756FD6"/>
    <w:rsid w:val="168963C0"/>
    <w:rsid w:val="16BB2ABF"/>
    <w:rsid w:val="1753CD3D"/>
    <w:rsid w:val="17941611"/>
    <w:rsid w:val="17DFB90F"/>
    <w:rsid w:val="181738F5"/>
    <w:rsid w:val="18784B8F"/>
    <w:rsid w:val="18C7DE2E"/>
    <w:rsid w:val="19280B7D"/>
    <w:rsid w:val="1968337B"/>
    <w:rsid w:val="19772E29"/>
    <w:rsid w:val="1994B0E1"/>
    <w:rsid w:val="19989C93"/>
    <w:rsid w:val="19A5C553"/>
    <w:rsid w:val="19A8B6B1"/>
    <w:rsid w:val="19B30956"/>
    <w:rsid w:val="19E7055D"/>
    <w:rsid w:val="19FD72FF"/>
    <w:rsid w:val="1A873260"/>
    <w:rsid w:val="1B013FBD"/>
    <w:rsid w:val="1B197260"/>
    <w:rsid w:val="1B60E135"/>
    <w:rsid w:val="1B7E812F"/>
    <w:rsid w:val="1B9BA01F"/>
    <w:rsid w:val="1BAC76C4"/>
    <w:rsid w:val="1BAF3108"/>
    <w:rsid w:val="1C4F6EDD"/>
    <w:rsid w:val="1C513125"/>
    <w:rsid w:val="1C7E67B0"/>
    <w:rsid w:val="1C836717"/>
    <w:rsid w:val="1C88DC11"/>
    <w:rsid w:val="1CA5AE1A"/>
    <w:rsid w:val="1CAE91F0"/>
    <w:rsid w:val="1D110D53"/>
    <w:rsid w:val="1D3786D1"/>
    <w:rsid w:val="1D4B0169"/>
    <w:rsid w:val="1D534060"/>
    <w:rsid w:val="1DD74C2C"/>
    <w:rsid w:val="1E5E7136"/>
    <w:rsid w:val="1E6B8212"/>
    <w:rsid w:val="1E6C0DB6"/>
    <w:rsid w:val="1EC4AA6F"/>
    <w:rsid w:val="1ED35732"/>
    <w:rsid w:val="1ED87483"/>
    <w:rsid w:val="1F0EC9E2"/>
    <w:rsid w:val="1FCF8BD0"/>
    <w:rsid w:val="2022B1AF"/>
    <w:rsid w:val="20398D30"/>
    <w:rsid w:val="207BF196"/>
    <w:rsid w:val="20B4E9CE"/>
    <w:rsid w:val="20D81D2F"/>
    <w:rsid w:val="2102553F"/>
    <w:rsid w:val="21319EA1"/>
    <w:rsid w:val="214D06F8"/>
    <w:rsid w:val="216FCC29"/>
    <w:rsid w:val="217437DA"/>
    <w:rsid w:val="21D5209C"/>
    <w:rsid w:val="22BAD086"/>
    <w:rsid w:val="22C29154"/>
    <w:rsid w:val="22C8D458"/>
    <w:rsid w:val="23898EB9"/>
    <w:rsid w:val="2390869B"/>
    <w:rsid w:val="23B29BBF"/>
    <w:rsid w:val="23C4CCB2"/>
    <w:rsid w:val="244DA1D9"/>
    <w:rsid w:val="24552D09"/>
    <w:rsid w:val="24945933"/>
    <w:rsid w:val="24BA33EA"/>
    <w:rsid w:val="254F7A4D"/>
    <w:rsid w:val="2578AD96"/>
    <w:rsid w:val="259F2B2C"/>
    <w:rsid w:val="269ABDA1"/>
    <w:rsid w:val="26CA1F9B"/>
    <w:rsid w:val="26D2A0B3"/>
    <w:rsid w:val="2704E3F3"/>
    <w:rsid w:val="27067D0D"/>
    <w:rsid w:val="275B3C5D"/>
    <w:rsid w:val="27B9599F"/>
    <w:rsid w:val="27D65012"/>
    <w:rsid w:val="2834B9F6"/>
    <w:rsid w:val="286CE485"/>
    <w:rsid w:val="28803121"/>
    <w:rsid w:val="28C11377"/>
    <w:rsid w:val="2906B2EF"/>
    <w:rsid w:val="2919FED3"/>
    <w:rsid w:val="29552A00"/>
    <w:rsid w:val="298305BD"/>
    <w:rsid w:val="29D11AA6"/>
    <w:rsid w:val="29E69FC2"/>
    <w:rsid w:val="2A3C84B5"/>
    <w:rsid w:val="2A4D4047"/>
    <w:rsid w:val="2AAD87E4"/>
    <w:rsid w:val="2B51E051"/>
    <w:rsid w:val="2B827023"/>
    <w:rsid w:val="2B8A059E"/>
    <w:rsid w:val="2BCABDAB"/>
    <w:rsid w:val="2BD85516"/>
    <w:rsid w:val="2BF35A60"/>
    <w:rsid w:val="2C2A692B"/>
    <w:rsid w:val="2C855BAD"/>
    <w:rsid w:val="2CA201A8"/>
    <w:rsid w:val="2D2F05EB"/>
    <w:rsid w:val="2D528A6C"/>
    <w:rsid w:val="2D9762CA"/>
    <w:rsid w:val="2DD82BD4"/>
    <w:rsid w:val="2DF8D854"/>
    <w:rsid w:val="2E3137F5"/>
    <w:rsid w:val="2E560FCE"/>
    <w:rsid w:val="2F1D0D62"/>
    <w:rsid w:val="2F2F3CA4"/>
    <w:rsid w:val="2F3B20B1"/>
    <w:rsid w:val="2F4FB587"/>
    <w:rsid w:val="2F654581"/>
    <w:rsid w:val="2F7E3472"/>
    <w:rsid w:val="2FBCFC6F"/>
    <w:rsid w:val="301E14A1"/>
    <w:rsid w:val="3055E146"/>
    <w:rsid w:val="30EB85E8"/>
    <w:rsid w:val="310115E2"/>
    <w:rsid w:val="3131A61C"/>
    <w:rsid w:val="3135CEA7"/>
    <w:rsid w:val="313DA81F"/>
    <w:rsid w:val="31624F8C"/>
    <w:rsid w:val="316DAF35"/>
    <w:rsid w:val="3189EAB5"/>
    <w:rsid w:val="31A7AFF1"/>
    <w:rsid w:val="31BD97CC"/>
    <w:rsid w:val="32ADB3A7"/>
    <w:rsid w:val="32BCA857"/>
    <w:rsid w:val="32C7EA51"/>
    <w:rsid w:val="33CD10F8"/>
    <w:rsid w:val="33DCA420"/>
    <w:rsid w:val="342DCF41"/>
    <w:rsid w:val="3439B96B"/>
    <w:rsid w:val="343E26C2"/>
    <w:rsid w:val="34690BDC"/>
    <w:rsid w:val="34898283"/>
    <w:rsid w:val="3491F80A"/>
    <w:rsid w:val="34D2F965"/>
    <w:rsid w:val="352BEF6F"/>
    <w:rsid w:val="353D6370"/>
    <w:rsid w:val="35F73F34"/>
    <w:rsid w:val="366EC9C6"/>
    <w:rsid w:val="369637A2"/>
    <w:rsid w:val="369C4CB2"/>
    <w:rsid w:val="36AAA06F"/>
    <w:rsid w:val="36C17CF3"/>
    <w:rsid w:val="36FF600B"/>
    <w:rsid w:val="372113E4"/>
    <w:rsid w:val="372D6719"/>
    <w:rsid w:val="3765E1ED"/>
    <w:rsid w:val="377654A7"/>
    <w:rsid w:val="377866DB"/>
    <w:rsid w:val="379C650B"/>
    <w:rsid w:val="380BE5C7"/>
    <w:rsid w:val="3818371B"/>
    <w:rsid w:val="3818AD79"/>
    <w:rsid w:val="385781BE"/>
    <w:rsid w:val="38D67D73"/>
    <w:rsid w:val="38FD984C"/>
    <w:rsid w:val="390C38B5"/>
    <w:rsid w:val="39250971"/>
    <w:rsid w:val="392EDFF6"/>
    <w:rsid w:val="3952564F"/>
    <w:rsid w:val="396E76CE"/>
    <w:rsid w:val="39DED5D1"/>
    <w:rsid w:val="3A2E6D64"/>
    <w:rsid w:val="3A52A87F"/>
    <w:rsid w:val="3A92B56F"/>
    <w:rsid w:val="3AA7965E"/>
    <w:rsid w:val="3AD8F6D1"/>
    <w:rsid w:val="3AF1548B"/>
    <w:rsid w:val="3B34A72D"/>
    <w:rsid w:val="3B7ABF9A"/>
    <w:rsid w:val="3B90A5D1"/>
    <w:rsid w:val="3C6BE517"/>
    <w:rsid w:val="3C7A02A6"/>
    <w:rsid w:val="3CFF2B10"/>
    <w:rsid w:val="3D149BDA"/>
    <w:rsid w:val="3D15A620"/>
    <w:rsid w:val="3DF56C60"/>
    <w:rsid w:val="3DFAA294"/>
    <w:rsid w:val="3E190B43"/>
    <w:rsid w:val="3E67F2AB"/>
    <w:rsid w:val="3EF0068C"/>
    <w:rsid w:val="3EF35800"/>
    <w:rsid w:val="3F407B87"/>
    <w:rsid w:val="3FAC67F4"/>
    <w:rsid w:val="3FE6445D"/>
    <w:rsid w:val="3FF0F90F"/>
    <w:rsid w:val="400D978E"/>
    <w:rsid w:val="405C5C9A"/>
    <w:rsid w:val="41836D72"/>
    <w:rsid w:val="424E4959"/>
    <w:rsid w:val="42597926"/>
    <w:rsid w:val="4297FE65"/>
    <w:rsid w:val="43094445"/>
    <w:rsid w:val="43701EBB"/>
    <w:rsid w:val="44776045"/>
    <w:rsid w:val="4494374A"/>
    <w:rsid w:val="4504D542"/>
    <w:rsid w:val="4538D47D"/>
    <w:rsid w:val="45587B6F"/>
    <w:rsid w:val="460FCBA7"/>
    <w:rsid w:val="461A10C9"/>
    <w:rsid w:val="462C975C"/>
    <w:rsid w:val="464DCCE1"/>
    <w:rsid w:val="467A89CC"/>
    <w:rsid w:val="46838F43"/>
    <w:rsid w:val="4692FE66"/>
    <w:rsid w:val="46DCF056"/>
    <w:rsid w:val="471CFC53"/>
    <w:rsid w:val="479E517C"/>
    <w:rsid w:val="47B8B158"/>
    <w:rsid w:val="47F27EF9"/>
    <w:rsid w:val="48756325"/>
    <w:rsid w:val="487D04C7"/>
    <w:rsid w:val="4883BF40"/>
    <w:rsid w:val="48C6E6BC"/>
    <w:rsid w:val="48C9616A"/>
    <w:rsid w:val="48D4E96E"/>
    <w:rsid w:val="493C2C6F"/>
    <w:rsid w:val="493EE4AD"/>
    <w:rsid w:val="4958C601"/>
    <w:rsid w:val="497C760F"/>
    <w:rsid w:val="49C06AAF"/>
    <w:rsid w:val="4A314DCD"/>
    <w:rsid w:val="4AC51456"/>
    <w:rsid w:val="4AF33625"/>
    <w:rsid w:val="4B6E91B8"/>
    <w:rsid w:val="4B933DC2"/>
    <w:rsid w:val="4BF06D76"/>
    <w:rsid w:val="4C01AFDE"/>
    <w:rsid w:val="4C76817F"/>
    <w:rsid w:val="4CFB22F6"/>
    <w:rsid w:val="4CFEE3ED"/>
    <w:rsid w:val="4D26946E"/>
    <w:rsid w:val="4D572275"/>
    <w:rsid w:val="4D7E7420"/>
    <w:rsid w:val="4DFD1637"/>
    <w:rsid w:val="4E2D6E60"/>
    <w:rsid w:val="4E3F40AF"/>
    <w:rsid w:val="4E58DEC6"/>
    <w:rsid w:val="4EF45220"/>
    <w:rsid w:val="4F023EDC"/>
    <w:rsid w:val="4F300A44"/>
    <w:rsid w:val="4F924596"/>
    <w:rsid w:val="50270113"/>
    <w:rsid w:val="50CE4F6F"/>
    <w:rsid w:val="50D33B34"/>
    <w:rsid w:val="50E35861"/>
    <w:rsid w:val="512CD191"/>
    <w:rsid w:val="5178852F"/>
    <w:rsid w:val="51CDDB36"/>
    <w:rsid w:val="51DDD33C"/>
    <w:rsid w:val="52684642"/>
    <w:rsid w:val="526F0B95"/>
    <w:rsid w:val="527BCBB4"/>
    <w:rsid w:val="527FA09D"/>
    <w:rsid w:val="52C8A1F2"/>
    <w:rsid w:val="53300814"/>
    <w:rsid w:val="53B46064"/>
    <w:rsid w:val="53DEA61A"/>
    <w:rsid w:val="54042C70"/>
    <w:rsid w:val="54299E91"/>
    <w:rsid w:val="544D5AE2"/>
    <w:rsid w:val="54647253"/>
    <w:rsid w:val="54B5694B"/>
    <w:rsid w:val="54DF0AB1"/>
    <w:rsid w:val="5549999F"/>
    <w:rsid w:val="55C05A25"/>
    <w:rsid w:val="55D1679D"/>
    <w:rsid w:val="55E37D69"/>
    <w:rsid w:val="56D4B196"/>
    <w:rsid w:val="5703907F"/>
    <w:rsid w:val="57363E01"/>
    <w:rsid w:val="5756BE84"/>
    <w:rsid w:val="5819C4AA"/>
    <w:rsid w:val="58316FC4"/>
    <w:rsid w:val="5889F98F"/>
    <w:rsid w:val="58D3B5DB"/>
    <w:rsid w:val="593C3D83"/>
    <w:rsid w:val="593C8D69"/>
    <w:rsid w:val="594474D0"/>
    <w:rsid w:val="596E8F4F"/>
    <w:rsid w:val="5980F7BC"/>
    <w:rsid w:val="59D05796"/>
    <w:rsid w:val="5A912A1D"/>
    <w:rsid w:val="5AF2C90B"/>
    <w:rsid w:val="5B08E984"/>
    <w:rsid w:val="5B2DA860"/>
    <w:rsid w:val="5B4042D6"/>
    <w:rsid w:val="5B56ABE9"/>
    <w:rsid w:val="5B79BE6F"/>
    <w:rsid w:val="5B9A6FC0"/>
    <w:rsid w:val="5C6E77E8"/>
    <w:rsid w:val="5C7FB858"/>
    <w:rsid w:val="5CA11FD9"/>
    <w:rsid w:val="5CDEC463"/>
    <w:rsid w:val="5DAF54F0"/>
    <w:rsid w:val="5DBD58C2"/>
    <w:rsid w:val="5E111248"/>
    <w:rsid w:val="5E1B88B9"/>
    <w:rsid w:val="5E41FF72"/>
    <w:rsid w:val="5E87126E"/>
    <w:rsid w:val="5E8FC5A9"/>
    <w:rsid w:val="5E9918F1"/>
    <w:rsid w:val="5EBE7C71"/>
    <w:rsid w:val="5EF93B13"/>
    <w:rsid w:val="5F5713D7"/>
    <w:rsid w:val="5F7D994B"/>
    <w:rsid w:val="5F9C75E8"/>
    <w:rsid w:val="5FA59F22"/>
    <w:rsid w:val="5FAE74F7"/>
    <w:rsid w:val="5FDF045F"/>
    <w:rsid w:val="602EAD46"/>
    <w:rsid w:val="6070E661"/>
    <w:rsid w:val="60AC2EDE"/>
    <w:rsid w:val="60E56D87"/>
    <w:rsid w:val="611DC804"/>
    <w:rsid w:val="61634512"/>
    <w:rsid w:val="61B8886E"/>
    <w:rsid w:val="621106DC"/>
    <w:rsid w:val="6250E624"/>
    <w:rsid w:val="62A592A6"/>
    <w:rsid w:val="62BC8F20"/>
    <w:rsid w:val="62C15047"/>
    <w:rsid w:val="62E596AA"/>
    <w:rsid w:val="62F93B2C"/>
    <w:rsid w:val="63492910"/>
    <w:rsid w:val="635E1438"/>
    <w:rsid w:val="638E1F18"/>
    <w:rsid w:val="63A40D0C"/>
    <w:rsid w:val="63B5F935"/>
    <w:rsid w:val="63B96052"/>
    <w:rsid w:val="63C80CE1"/>
    <w:rsid w:val="64014205"/>
    <w:rsid w:val="641CCB2A"/>
    <w:rsid w:val="649AE5D4"/>
    <w:rsid w:val="64FAA984"/>
    <w:rsid w:val="650F3586"/>
    <w:rsid w:val="657785E4"/>
    <w:rsid w:val="6581A4F4"/>
    <w:rsid w:val="65960D61"/>
    <w:rsid w:val="6596F5C8"/>
    <w:rsid w:val="65B1BD5A"/>
    <w:rsid w:val="65E2BEC7"/>
    <w:rsid w:val="65EA7E3C"/>
    <w:rsid w:val="6646CA77"/>
    <w:rsid w:val="66A42AD6"/>
    <w:rsid w:val="6716D0C1"/>
    <w:rsid w:val="6719DFE2"/>
    <w:rsid w:val="672A24DF"/>
    <w:rsid w:val="67C03086"/>
    <w:rsid w:val="67DF4851"/>
    <w:rsid w:val="684D8350"/>
    <w:rsid w:val="68815167"/>
    <w:rsid w:val="688AD937"/>
    <w:rsid w:val="68B2A122"/>
    <w:rsid w:val="68B945B6"/>
    <w:rsid w:val="68CD9A4F"/>
    <w:rsid w:val="68F07F6C"/>
    <w:rsid w:val="6951BF19"/>
    <w:rsid w:val="69E6AA27"/>
    <w:rsid w:val="69E8850E"/>
    <w:rsid w:val="69EC4814"/>
    <w:rsid w:val="6A8A3D8D"/>
    <w:rsid w:val="6AE0F04C"/>
    <w:rsid w:val="6AECD60B"/>
    <w:rsid w:val="6AF27AC0"/>
    <w:rsid w:val="6AFE71D4"/>
    <w:rsid w:val="6B1B50D4"/>
    <w:rsid w:val="6B2C7496"/>
    <w:rsid w:val="6BC537B3"/>
    <w:rsid w:val="6BF93AC9"/>
    <w:rsid w:val="6C5F19E5"/>
    <w:rsid w:val="6CA31D76"/>
    <w:rsid w:val="6CA8E572"/>
    <w:rsid w:val="6CAE8533"/>
    <w:rsid w:val="6CB11684"/>
    <w:rsid w:val="6CF62637"/>
    <w:rsid w:val="6DB8976C"/>
    <w:rsid w:val="6E122B32"/>
    <w:rsid w:val="6E355EE3"/>
    <w:rsid w:val="6E530F55"/>
    <w:rsid w:val="6E5F63E9"/>
    <w:rsid w:val="6E7C7B19"/>
    <w:rsid w:val="6EDD95BD"/>
    <w:rsid w:val="6EE82027"/>
    <w:rsid w:val="6EEE46FD"/>
    <w:rsid w:val="6F0C7A5E"/>
    <w:rsid w:val="6F28873A"/>
    <w:rsid w:val="6F7C1498"/>
    <w:rsid w:val="6FA4D597"/>
    <w:rsid w:val="6FCBC9ED"/>
    <w:rsid w:val="70006606"/>
    <w:rsid w:val="705EE5FA"/>
    <w:rsid w:val="70B83311"/>
    <w:rsid w:val="70F1F1A0"/>
    <w:rsid w:val="71039228"/>
    <w:rsid w:val="7221EB83"/>
    <w:rsid w:val="7244B2AC"/>
    <w:rsid w:val="72540372"/>
    <w:rsid w:val="728581B8"/>
    <w:rsid w:val="72BF57E8"/>
    <w:rsid w:val="72F5C2F1"/>
    <w:rsid w:val="73431EAA"/>
    <w:rsid w:val="7394B05A"/>
    <w:rsid w:val="73E5D959"/>
    <w:rsid w:val="7400BD1F"/>
    <w:rsid w:val="74C76BF9"/>
    <w:rsid w:val="74E9D19B"/>
    <w:rsid w:val="753080BB"/>
    <w:rsid w:val="75C65733"/>
    <w:rsid w:val="75CC0946"/>
    <w:rsid w:val="75D1FEC9"/>
    <w:rsid w:val="76115F15"/>
    <w:rsid w:val="7642024E"/>
    <w:rsid w:val="7662716F"/>
    <w:rsid w:val="7680A218"/>
    <w:rsid w:val="77277495"/>
    <w:rsid w:val="7731CECF"/>
    <w:rsid w:val="7772C05B"/>
    <w:rsid w:val="77901049"/>
    <w:rsid w:val="77A9EE46"/>
    <w:rsid w:val="77AD2F76"/>
    <w:rsid w:val="77B11DE6"/>
    <w:rsid w:val="77B83B70"/>
    <w:rsid w:val="77C0140F"/>
    <w:rsid w:val="77DE82F5"/>
    <w:rsid w:val="77E2B63B"/>
    <w:rsid w:val="7814DFCE"/>
    <w:rsid w:val="78337857"/>
    <w:rsid w:val="7841EFCD"/>
    <w:rsid w:val="785EF732"/>
    <w:rsid w:val="78AC272B"/>
    <w:rsid w:val="7968D2C4"/>
    <w:rsid w:val="7A47F78C"/>
    <w:rsid w:val="7A5CC0BA"/>
    <w:rsid w:val="7ACB4D49"/>
    <w:rsid w:val="7BE28387"/>
    <w:rsid w:val="7BFAE5B8"/>
    <w:rsid w:val="7C3C9438"/>
    <w:rsid w:val="7C50EB20"/>
    <w:rsid w:val="7C8AB90D"/>
    <w:rsid w:val="7CA898B2"/>
    <w:rsid w:val="7CAC2258"/>
    <w:rsid w:val="7CC74CAD"/>
    <w:rsid w:val="7CC87C7B"/>
    <w:rsid w:val="7D1A045C"/>
    <w:rsid w:val="7D7E53E8"/>
    <w:rsid w:val="7D908E9D"/>
    <w:rsid w:val="7DC2F4E5"/>
    <w:rsid w:val="7DE69FFE"/>
    <w:rsid w:val="7E08FEED"/>
    <w:rsid w:val="7E644CDC"/>
    <w:rsid w:val="7E98094C"/>
    <w:rsid w:val="7EC363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154BB8"/>
  <w15:docId w15:val="{8C1D8297-7BE0-4338-A43D-4BC3322CE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186E"/>
    <w:pPr>
      <w:spacing w:after="0" w:line="240" w:lineRule="auto"/>
      <w:jc w:val="both"/>
    </w:pPr>
    <w:rPr>
      <w:rFonts w:ascii="Arial" w:eastAsia="Times New Roman" w:hAnsi="Arial" w:cs="Times New Roman"/>
      <w:szCs w:val="20"/>
    </w:rPr>
  </w:style>
  <w:style w:type="paragraph" w:styleId="Heading1">
    <w:name w:val="heading 1"/>
    <w:basedOn w:val="Normal"/>
    <w:next w:val="Normal"/>
    <w:link w:val="Heading1Char"/>
    <w:autoRedefine/>
    <w:qFormat/>
    <w:rsid w:val="0009186E"/>
    <w:pPr>
      <w:keepNext/>
      <w:outlineLvl w:val="0"/>
    </w:pPr>
    <w:rPr>
      <w:b/>
      <w:caps/>
      <w:kern w:val="28"/>
    </w:rPr>
  </w:style>
  <w:style w:type="paragraph" w:styleId="Heading2">
    <w:name w:val="heading 2"/>
    <w:basedOn w:val="Normal"/>
    <w:next w:val="Normal"/>
    <w:link w:val="Heading2Char"/>
    <w:autoRedefine/>
    <w:qFormat/>
    <w:rsid w:val="0009186E"/>
    <w:pPr>
      <w:keepNext/>
      <w:outlineLvl w:val="1"/>
    </w:pPr>
    <w:rPr>
      <w:b/>
      <w:caps/>
    </w:rPr>
  </w:style>
  <w:style w:type="paragraph" w:styleId="Heading3">
    <w:name w:val="heading 3"/>
    <w:basedOn w:val="Normal"/>
    <w:next w:val="Normal"/>
    <w:link w:val="Heading3Char"/>
    <w:qFormat/>
    <w:rsid w:val="0009186E"/>
    <w:pPr>
      <w:keepNext/>
      <w:jc w:val="center"/>
      <w:outlineLvl w:val="2"/>
    </w:pPr>
    <w:rPr>
      <w:caps/>
      <w:sz w:val="24"/>
    </w:rPr>
  </w:style>
  <w:style w:type="paragraph" w:styleId="Heading4">
    <w:name w:val="heading 4"/>
    <w:basedOn w:val="Normal"/>
    <w:next w:val="Normal"/>
    <w:link w:val="Heading4Char"/>
    <w:qFormat/>
    <w:rsid w:val="0009186E"/>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21F63"/>
    <w:rPr>
      <w:rFonts w:ascii="Arial" w:eastAsia="Times New Roman" w:hAnsi="Arial" w:cs="Times New Roman"/>
      <w:b/>
      <w:caps/>
      <w:kern w:val="28"/>
      <w:szCs w:val="20"/>
    </w:rPr>
  </w:style>
  <w:style w:type="paragraph" w:customStyle="1" w:styleId="DefaultText">
    <w:name w:val="Default Text"/>
    <w:basedOn w:val="Normal"/>
    <w:rsid w:val="00C21F63"/>
    <w:rPr>
      <w:sz w:val="24"/>
    </w:rPr>
  </w:style>
  <w:style w:type="paragraph" w:styleId="BalloonText">
    <w:name w:val="Balloon Text"/>
    <w:basedOn w:val="Normal"/>
    <w:link w:val="BalloonTextChar"/>
    <w:uiPriority w:val="99"/>
    <w:semiHidden/>
    <w:unhideWhenUsed/>
    <w:rsid w:val="00EE785D"/>
    <w:rPr>
      <w:rFonts w:ascii="Tahoma" w:hAnsi="Tahoma" w:cs="Tahoma"/>
      <w:sz w:val="16"/>
      <w:szCs w:val="16"/>
    </w:rPr>
  </w:style>
  <w:style w:type="character" w:customStyle="1" w:styleId="BalloonTextChar">
    <w:name w:val="Balloon Text Char"/>
    <w:basedOn w:val="DefaultParagraphFont"/>
    <w:link w:val="BalloonText"/>
    <w:uiPriority w:val="99"/>
    <w:semiHidden/>
    <w:rsid w:val="00EE785D"/>
    <w:rPr>
      <w:rFonts w:ascii="Tahoma" w:eastAsia="Times New Roman" w:hAnsi="Tahoma" w:cs="Tahoma"/>
      <w:sz w:val="16"/>
      <w:szCs w:val="16"/>
    </w:rPr>
  </w:style>
  <w:style w:type="character" w:customStyle="1" w:styleId="Heading2Char">
    <w:name w:val="Heading 2 Char"/>
    <w:basedOn w:val="DefaultParagraphFont"/>
    <w:link w:val="Heading2"/>
    <w:rsid w:val="00637CAD"/>
    <w:rPr>
      <w:rFonts w:ascii="Arial" w:eastAsia="Times New Roman" w:hAnsi="Arial" w:cs="Times New Roman"/>
      <w:b/>
      <w:caps/>
      <w:szCs w:val="20"/>
    </w:rPr>
  </w:style>
  <w:style w:type="character" w:customStyle="1" w:styleId="Heading3Char">
    <w:name w:val="Heading 3 Char"/>
    <w:basedOn w:val="DefaultParagraphFont"/>
    <w:link w:val="Heading3"/>
    <w:rsid w:val="00637CAD"/>
    <w:rPr>
      <w:rFonts w:ascii="Arial" w:eastAsia="Times New Roman" w:hAnsi="Arial" w:cs="Times New Roman"/>
      <w:caps/>
      <w:sz w:val="24"/>
      <w:szCs w:val="20"/>
    </w:rPr>
  </w:style>
  <w:style w:type="character" w:customStyle="1" w:styleId="Heading4Char">
    <w:name w:val="Heading 4 Char"/>
    <w:basedOn w:val="DefaultParagraphFont"/>
    <w:link w:val="Heading4"/>
    <w:rsid w:val="00637CAD"/>
    <w:rPr>
      <w:rFonts w:ascii="Arial" w:eastAsia="Times New Roman" w:hAnsi="Arial" w:cs="Times New Roman"/>
      <w:b/>
      <w:szCs w:val="20"/>
    </w:rPr>
  </w:style>
  <w:style w:type="paragraph" w:styleId="Footer">
    <w:name w:val="footer"/>
    <w:basedOn w:val="Normal"/>
    <w:link w:val="FooterChar"/>
    <w:semiHidden/>
    <w:rsid w:val="0009186E"/>
    <w:pPr>
      <w:tabs>
        <w:tab w:val="center" w:pos="4320"/>
        <w:tab w:val="right" w:pos="8640"/>
      </w:tabs>
    </w:pPr>
  </w:style>
  <w:style w:type="character" w:customStyle="1" w:styleId="FooterChar">
    <w:name w:val="Footer Char"/>
    <w:basedOn w:val="DefaultParagraphFont"/>
    <w:link w:val="Footer"/>
    <w:semiHidden/>
    <w:rsid w:val="00637CAD"/>
    <w:rPr>
      <w:rFonts w:ascii="Arial" w:eastAsia="Times New Roman" w:hAnsi="Arial" w:cs="Times New Roman"/>
      <w:szCs w:val="20"/>
    </w:rPr>
  </w:style>
  <w:style w:type="paragraph" w:styleId="Header">
    <w:name w:val="header"/>
    <w:basedOn w:val="Normal"/>
    <w:link w:val="HeaderChar"/>
    <w:semiHidden/>
    <w:rsid w:val="0009186E"/>
    <w:pPr>
      <w:tabs>
        <w:tab w:val="center" w:pos="4320"/>
        <w:tab w:val="right" w:pos="8640"/>
      </w:tabs>
    </w:pPr>
  </w:style>
  <w:style w:type="character" w:customStyle="1" w:styleId="HeaderChar">
    <w:name w:val="Header Char"/>
    <w:basedOn w:val="DefaultParagraphFont"/>
    <w:link w:val="Header"/>
    <w:semiHidden/>
    <w:rsid w:val="00637CAD"/>
    <w:rPr>
      <w:rFonts w:ascii="Arial" w:eastAsia="Times New Roman" w:hAnsi="Arial" w:cs="Times New Roman"/>
      <w:szCs w:val="20"/>
    </w:rPr>
  </w:style>
  <w:style w:type="paragraph" w:styleId="TOC1">
    <w:name w:val="toc 1"/>
    <w:basedOn w:val="Normal"/>
    <w:next w:val="Normal"/>
    <w:semiHidden/>
    <w:rsid w:val="0009186E"/>
    <w:pPr>
      <w:tabs>
        <w:tab w:val="right" w:leader="dot" w:pos="9360"/>
      </w:tabs>
      <w:spacing w:after="240"/>
    </w:pPr>
    <w:rPr>
      <w:caps/>
    </w:rPr>
  </w:style>
  <w:style w:type="paragraph" w:styleId="TOC2">
    <w:name w:val="toc 2"/>
    <w:basedOn w:val="Normal"/>
    <w:next w:val="Normal"/>
    <w:semiHidden/>
    <w:rsid w:val="0009186E"/>
    <w:pPr>
      <w:tabs>
        <w:tab w:val="right" w:leader="dot" w:pos="9360"/>
      </w:tabs>
      <w:spacing w:after="240"/>
    </w:pPr>
    <w:rPr>
      <w:caps/>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156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20/10/relationships/intelligence" Target="intelligence2.xml"/></Relationships>
</file>

<file path=word/_rels/settings.xml.rels><?xml version="1.0" encoding="UTF-8" standalone="yes"?>
<Relationships xmlns="http://schemas.openxmlformats.org/package/2006/relationships"><Relationship Id="rId1" Type="http://schemas.openxmlformats.org/officeDocument/2006/relationships/attachedTemplate" Target="file:///\\Illinois.gov\DOT\D1Shared\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Distspec.dot</Template>
  <TotalTime>9</TotalTime>
  <Pages>7</Pages>
  <Words>2703</Words>
  <Characters>15412</Characters>
  <Application>Microsoft Office Word</Application>
  <DocSecurity>0</DocSecurity>
  <Lines>128</Lines>
  <Paragraphs>36</Paragraphs>
  <ScaleCrop>false</ScaleCrop>
  <Company>State of Illinois</Company>
  <LinksUpToDate>false</LinksUpToDate>
  <CharactersWithSpaces>18079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TEMPORARY TRAFFIC SIGNAL INSTALLATION</dc:title>
  <dc:subject>E 05/22/02  R 01/01/17</dc:subject>
  <dc:creator>Curryj</dc:creator>
  <cp:keywords>Traffic</cp:keywords>
  <dc:description/>
  <cp:lastModifiedBy>Butler, Nicholas J.</cp:lastModifiedBy>
  <cp:revision>40</cp:revision>
  <cp:lastPrinted>2017-02-23T14:54:00Z</cp:lastPrinted>
  <dcterms:created xsi:type="dcterms:W3CDTF">2014-12-13T18:10:00Z</dcterms:created>
  <dcterms:modified xsi:type="dcterms:W3CDTF">2024-12-11T14:52:00Z</dcterms:modified>
</cp:coreProperties>
</file>